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04" w:rsidRPr="00773DBC" w:rsidRDefault="00CC4704" w:rsidP="008D5743">
      <w:pPr>
        <w:jc w:val="center"/>
        <w:rPr>
          <w:sz w:val="28"/>
          <w:szCs w:val="28"/>
        </w:rPr>
      </w:pPr>
      <w:r>
        <w:rPr>
          <w:sz w:val="28"/>
          <w:szCs w:val="28"/>
        </w:rPr>
        <w:t>МИНОБРНАУКИ РОССИИ</w:t>
      </w:r>
    </w:p>
    <w:p w:rsidR="00CC4704" w:rsidRPr="00773DBC" w:rsidRDefault="00CC4704"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C4704" w:rsidRPr="00477FA3" w:rsidRDefault="00CC4704" w:rsidP="008D5743">
      <w:pPr>
        <w:jc w:val="center"/>
        <w:rPr>
          <w:b/>
          <w:sz w:val="28"/>
          <w:szCs w:val="28"/>
        </w:rPr>
      </w:pPr>
      <w:r w:rsidRPr="00477FA3">
        <w:rPr>
          <w:b/>
          <w:sz w:val="28"/>
          <w:szCs w:val="28"/>
        </w:rPr>
        <w:t>«Гжельский государственный университет»</w:t>
      </w:r>
    </w:p>
    <w:p w:rsidR="00CC4704" w:rsidRPr="00477FA3" w:rsidRDefault="00CC4704" w:rsidP="008D5743">
      <w:pPr>
        <w:jc w:val="center"/>
        <w:rPr>
          <w:sz w:val="28"/>
          <w:szCs w:val="28"/>
        </w:rPr>
      </w:pPr>
      <w:r w:rsidRPr="00477FA3">
        <w:rPr>
          <w:sz w:val="28"/>
          <w:szCs w:val="28"/>
        </w:rPr>
        <w:t>(ГГУ)</w:t>
      </w:r>
    </w:p>
    <w:p w:rsidR="00CC4704" w:rsidRPr="00773DBC" w:rsidRDefault="00CC4704" w:rsidP="008D5743">
      <w:pPr>
        <w:rPr>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CC4704" w:rsidRPr="00773DBC" w:rsidRDefault="00CC4704" w:rsidP="008D5743">
      <w:pPr>
        <w:tabs>
          <w:tab w:val="left" w:pos="680"/>
          <w:tab w:val="left" w:pos="851"/>
          <w:tab w:val="left" w:pos="6240"/>
        </w:tabs>
        <w:rPr>
          <w:noProof/>
          <w:sz w:val="28"/>
          <w:szCs w:val="28"/>
        </w:rPr>
      </w:pPr>
      <w:r w:rsidRPr="00773DBC">
        <w:rPr>
          <w:noProof/>
          <w:sz w:val="28"/>
          <w:szCs w:val="28"/>
        </w:rPr>
        <w:tab/>
      </w:r>
    </w:p>
    <w:p w:rsidR="00CC4704" w:rsidRPr="00773DBC" w:rsidRDefault="00CC4704" w:rsidP="008D5743">
      <w:pPr>
        <w:tabs>
          <w:tab w:val="left" w:pos="680"/>
          <w:tab w:val="left" w:pos="851"/>
          <w:tab w:val="left" w:pos="6240"/>
        </w:tabs>
        <w:rPr>
          <w:noProof/>
          <w:sz w:val="28"/>
          <w:szCs w:val="28"/>
        </w:rPr>
      </w:pPr>
    </w:p>
    <w:p w:rsidR="00CC4704" w:rsidRPr="00773DBC" w:rsidRDefault="00CC4704" w:rsidP="008D5743">
      <w:pPr>
        <w:tabs>
          <w:tab w:val="left" w:pos="680"/>
          <w:tab w:val="left" w:pos="851"/>
          <w:tab w:val="left" w:pos="6240"/>
        </w:tabs>
        <w:rPr>
          <w:sz w:val="28"/>
          <w:szCs w:val="28"/>
        </w:rPr>
      </w:pPr>
    </w:p>
    <w:p w:rsidR="00CC4704" w:rsidRPr="00CA631C" w:rsidRDefault="00CC4704" w:rsidP="008D5743">
      <w:pPr>
        <w:pStyle w:val="Style11"/>
        <w:widowControl/>
        <w:rPr>
          <w:bCs/>
          <w:sz w:val="36"/>
          <w:szCs w:val="36"/>
          <w:u w:val="single"/>
        </w:rPr>
      </w:pPr>
      <w:r w:rsidRPr="00CA631C">
        <w:rPr>
          <w:bCs/>
          <w:sz w:val="36"/>
          <w:szCs w:val="36"/>
          <w:u w:val="single"/>
        </w:rPr>
        <w:t>Рабочая программа дисциплины</w:t>
      </w:r>
    </w:p>
    <w:p w:rsidR="00CC4704" w:rsidRPr="00CA631C" w:rsidRDefault="00CC4704" w:rsidP="008D5743">
      <w:pPr>
        <w:tabs>
          <w:tab w:val="left" w:pos="680"/>
          <w:tab w:val="left" w:pos="851"/>
        </w:tabs>
        <w:jc w:val="center"/>
        <w:rPr>
          <w:sz w:val="28"/>
          <w:szCs w:val="28"/>
        </w:rPr>
      </w:pPr>
    </w:p>
    <w:p w:rsidR="00CC4704" w:rsidRPr="00773DBC" w:rsidRDefault="00CC4704"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CC4704" w:rsidRPr="00773DBC" w:rsidRDefault="00CC4704" w:rsidP="008D5743">
      <w:pPr>
        <w:tabs>
          <w:tab w:val="left" w:pos="680"/>
          <w:tab w:val="left" w:pos="851"/>
        </w:tabs>
        <w:jc w:val="center"/>
        <w:rPr>
          <w:b/>
          <w:sz w:val="28"/>
          <w:szCs w:val="28"/>
        </w:rPr>
      </w:pPr>
    </w:p>
    <w:p w:rsidR="00CC4704" w:rsidRPr="00773DBC" w:rsidRDefault="00CC4704" w:rsidP="008D5743">
      <w:pPr>
        <w:pStyle w:val="Style15"/>
        <w:tabs>
          <w:tab w:val="left" w:leader="underscore" w:pos="9856"/>
        </w:tabs>
        <w:ind w:firstLine="720"/>
        <w:rPr>
          <w:rStyle w:val="FontStyle53"/>
          <w:bCs/>
          <w:sz w:val="28"/>
          <w:szCs w:val="28"/>
        </w:rPr>
      </w:pPr>
    </w:p>
    <w:p w:rsidR="00CC4704" w:rsidRPr="00773DBC" w:rsidRDefault="00CC4704" w:rsidP="008D5743">
      <w:pPr>
        <w:pStyle w:val="Style15"/>
        <w:tabs>
          <w:tab w:val="left" w:leader="underscore" w:pos="9856"/>
        </w:tabs>
        <w:ind w:firstLine="720"/>
        <w:jc w:val="center"/>
        <w:rPr>
          <w:rStyle w:val="FontStyle53"/>
          <w:bCs/>
          <w:sz w:val="28"/>
          <w:szCs w:val="28"/>
        </w:rPr>
      </w:pPr>
    </w:p>
    <w:p w:rsidR="00CC4704" w:rsidRPr="00773DBC" w:rsidRDefault="00CC4704" w:rsidP="008D5743">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CC4704" w:rsidRPr="00BB1B65" w:rsidTr="003851E4">
        <w:trPr>
          <w:trHeight w:val="409"/>
        </w:trPr>
        <w:tc>
          <w:tcPr>
            <w:tcW w:w="3646" w:type="dxa"/>
          </w:tcPr>
          <w:p w:rsidR="00CC4704" w:rsidRPr="00BB1B65" w:rsidRDefault="00CC4704"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4704" w:rsidRPr="00BB1B65" w:rsidRDefault="00CC4704" w:rsidP="003851E4">
            <w:pPr>
              <w:rPr>
                <w:rStyle w:val="FontStyle53"/>
                <w:b w:val="0"/>
                <w:color w:val="000000"/>
                <w:sz w:val="28"/>
                <w:szCs w:val="28"/>
              </w:rPr>
            </w:pPr>
            <w:r w:rsidRPr="0077368F">
              <w:rPr>
                <w:sz w:val="28"/>
                <w:szCs w:val="28"/>
              </w:rPr>
              <w:t>38.03.02 Менеджмент</w:t>
            </w:r>
          </w:p>
        </w:tc>
      </w:tr>
      <w:tr w:rsidR="00CC4704" w:rsidRPr="00BB1B65" w:rsidTr="003851E4">
        <w:trPr>
          <w:trHeight w:val="402"/>
        </w:trPr>
        <w:tc>
          <w:tcPr>
            <w:tcW w:w="3646" w:type="dxa"/>
          </w:tcPr>
          <w:p w:rsidR="00CC4704" w:rsidRPr="00BB1B65" w:rsidRDefault="00CC4704"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4704" w:rsidRPr="00BB1B65" w:rsidRDefault="00CC4704" w:rsidP="003851E4">
            <w:pPr>
              <w:jc w:val="both"/>
              <w:rPr>
                <w:rStyle w:val="FontStyle53"/>
                <w:b w:val="0"/>
                <w:sz w:val="28"/>
                <w:szCs w:val="28"/>
              </w:rPr>
            </w:pPr>
            <w:r w:rsidRPr="0077368F">
              <w:rPr>
                <w:sz w:val="28"/>
                <w:szCs w:val="28"/>
              </w:rPr>
              <w:t>Организационно-управленческая деятельность в сфере предпринимательства</w:t>
            </w: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4704" w:rsidRPr="00BB1B65" w:rsidRDefault="00CC4704" w:rsidP="003851E4">
            <w:pPr>
              <w:pStyle w:val="Style15"/>
              <w:tabs>
                <w:tab w:val="left" w:leader="underscore" w:pos="9768"/>
              </w:tabs>
              <w:jc w:val="center"/>
              <w:rPr>
                <w:rStyle w:val="FontStyle53"/>
                <w:b w:val="0"/>
                <w:bCs/>
                <w:sz w:val="28"/>
                <w:szCs w:val="28"/>
              </w:rPr>
            </w:pP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i/>
                <w:sz w:val="28"/>
                <w:szCs w:val="28"/>
              </w:rPr>
            </w:pPr>
          </w:p>
          <w:p w:rsidR="00CC4704" w:rsidRPr="00BB1B65" w:rsidRDefault="00CC4704" w:rsidP="003851E4">
            <w:pPr>
              <w:pStyle w:val="Style15"/>
              <w:tabs>
                <w:tab w:val="left" w:leader="underscore" w:pos="9768"/>
              </w:tabs>
              <w:jc w:val="left"/>
              <w:rPr>
                <w:rStyle w:val="FontStyle53"/>
                <w:b w:val="0"/>
                <w:bCs/>
                <w:i/>
                <w:sz w:val="28"/>
                <w:szCs w:val="28"/>
              </w:rPr>
            </w:pPr>
          </w:p>
          <w:p w:rsidR="00CC4704" w:rsidRPr="00BB1B65" w:rsidRDefault="00CC4704"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4704" w:rsidRPr="00BB1B65" w:rsidRDefault="00CC4704" w:rsidP="003851E4">
            <w:pPr>
              <w:pStyle w:val="Style15"/>
              <w:tabs>
                <w:tab w:val="left" w:leader="underscore" w:pos="9768"/>
              </w:tabs>
              <w:rPr>
                <w:rStyle w:val="FontStyle53"/>
                <w:b w:val="0"/>
                <w:bCs/>
                <w:sz w:val="28"/>
                <w:szCs w:val="28"/>
              </w:rPr>
            </w:pPr>
          </w:p>
          <w:p w:rsidR="00CC4704" w:rsidRPr="00BB1B65" w:rsidRDefault="00CC4704" w:rsidP="003851E4">
            <w:pPr>
              <w:pStyle w:val="Style15"/>
              <w:tabs>
                <w:tab w:val="left" w:leader="underscore" w:pos="9768"/>
              </w:tabs>
              <w:rPr>
                <w:rStyle w:val="FontStyle53"/>
                <w:b w:val="0"/>
                <w:bCs/>
                <w:sz w:val="28"/>
                <w:szCs w:val="28"/>
              </w:rPr>
            </w:pPr>
          </w:p>
          <w:p w:rsidR="00CC4704" w:rsidRPr="00BB1B65" w:rsidRDefault="00CC4704"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C4704" w:rsidRPr="00773DBC" w:rsidRDefault="00CC4704" w:rsidP="008D5743">
      <w:pPr>
        <w:pStyle w:val="Style15"/>
        <w:tabs>
          <w:tab w:val="left" w:leader="underscore" w:pos="9768"/>
        </w:tabs>
        <w:jc w:val="center"/>
        <w:rPr>
          <w:rStyle w:val="FontStyle53"/>
          <w:b w:val="0"/>
          <w:bCs/>
          <w:sz w:val="28"/>
          <w:szCs w:val="28"/>
        </w:rPr>
      </w:pPr>
      <w:r w:rsidRPr="00773DBC">
        <w:rPr>
          <w:rStyle w:val="FontStyle53"/>
          <w:b w:val="0"/>
          <w:bCs/>
          <w:sz w:val="28"/>
          <w:szCs w:val="28"/>
        </w:rPr>
        <w:t>20</w:t>
      </w:r>
      <w:r>
        <w:rPr>
          <w:rStyle w:val="FontStyle53"/>
          <w:b w:val="0"/>
          <w:bCs/>
          <w:sz w:val="28"/>
          <w:szCs w:val="28"/>
        </w:rPr>
        <w:t>21</w:t>
      </w:r>
    </w:p>
    <w:p w:rsidR="00CC4704" w:rsidRPr="00DC11F5" w:rsidRDefault="00CC4704" w:rsidP="003851E4">
      <w:pPr>
        <w:tabs>
          <w:tab w:val="left" w:pos="680"/>
          <w:tab w:val="left" w:pos="851"/>
        </w:tabs>
        <w:ind w:firstLine="680"/>
        <w:jc w:val="both"/>
        <w:rPr>
          <w:b/>
        </w:rPr>
      </w:pPr>
      <w:r>
        <w:rPr>
          <w:sz w:val="28"/>
          <w:szCs w:val="28"/>
        </w:rPr>
        <w:br w:type="page"/>
      </w:r>
      <w:r w:rsidRPr="00DC11F5">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Default="00CC4704" w:rsidP="003851E4">
      <w:pPr>
        <w:ind w:firstLine="709"/>
        <w:jc w:val="both"/>
      </w:pPr>
      <w:r>
        <w:t>Практическая подготовка реализуется на основе:</w:t>
      </w:r>
    </w:p>
    <w:p w:rsidR="00CC4704" w:rsidRDefault="00CC4704" w:rsidP="003851E4">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Emphasis"/>
          <w:i w:val="0"/>
        </w:rPr>
        <w:t xml:space="preserve">Деятельность по развитию персонала </w:t>
      </w:r>
      <w:r w:rsidRPr="003851E4">
        <w:rPr>
          <w:rStyle w:val="Emphasis"/>
          <w:i w:val="0"/>
          <w:lang w:val="en-US"/>
        </w:rPr>
        <w:t>D</w:t>
      </w:r>
      <w:r w:rsidRPr="003851E4">
        <w:rPr>
          <w:rStyle w:val="Emphasis"/>
          <w:i w:val="0"/>
        </w:rPr>
        <w:t>/6</w:t>
      </w:r>
      <w:r>
        <w:t xml:space="preserve">]; </w:t>
      </w:r>
    </w:p>
    <w:p w:rsidR="00CC4704" w:rsidRDefault="00CC4704"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C4704" w:rsidRDefault="00CC4704" w:rsidP="00D76E2A">
      <w:pPr>
        <w:jc w:val="both"/>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Pr="005C66B3" w:rsidRDefault="00CC4704"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C4704" w:rsidRPr="005C66B3" w:rsidRDefault="00CC4704" w:rsidP="00D76E2A">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D76E2A">
      <w:pPr>
        <w:widowControl/>
        <w:autoSpaceDE/>
        <w:autoSpaceDN/>
        <w:adjustRightInd/>
        <w:jc w:val="both"/>
        <w:rPr>
          <w:b/>
          <w:i/>
        </w:rPr>
      </w:pPr>
    </w:p>
    <w:p w:rsidR="00CC4704" w:rsidRDefault="00CC4704"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C4704" w:rsidRPr="0079706A" w:rsidRDefault="00CC4704"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665"/>
        <w:gridCol w:w="3147"/>
        <w:gridCol w:w="4082"/>
      </w:tblGrid>
      <w:tr w:rsidR="00CC4704" w:rsidRPr="00506841" w:rsidTr="00E71CE5">
        <w:tc>
          <w:tcPr>
            <w:tcW w:w="2665" w:type="dxa"/>
          </w:tcPr>
          <w:p w:rsidR="00CC4704" w:rsidRPr="00506841" w:rsidRDefault="00CC4704" w:rsidP="00E71CE5">
            <w:pPr>
              <w:jc w:val="center"/>
            </w:pPr>
            <w:r w:rsidRPr="00E71CE5">
              <w:rPr>
                <w:b/>
              </w:rPr>
              <w:t>Компетенция</w:t>
            </w:r>
          </w:p>
        </w:tc>
        <w:tc>
          <w:tcPr>
            <w:tcW w:w="3147" w:type="dxa"/>
          </w:tcPr>
          <w:p w:rsidR="00CC4704" w:rsidRPr="00506841" w:rsidRDefault="00CC4704" w:rsidP="00E71CE5">
            <w:pPr>
              <w:jc w:val="both"/>
            </w:pPr>
            <w:r w:rsidRPr="00E71CE5">
              <w:rPr>
                <w:b/>
              </w:rPr>
              <w:t>Индикаторы достижения компетенций</w:t>
            </w:r>
          </w:p>
        </w:tc>
        <w:tc>
          <w:tcPr>
            <w:tcW w:w="4082" w:type="dxa"/>
          </w:tcPr>
          <w:p w:rsidR="00CC4704" w:rsidRPr="00506841" w:rsidRDefault="00CC4704" w:rsidP="00E71CE5">
            <w:pPr>
              <w:jc w:val="both"/>
            </w:pPr>
            <w:r w:rsidRPr="00E71CE5">
              <w:rPr>
                <w:b/>
              </w:rPr>
              <w:t>Планируемые результаты обучения по дисциплине</w:t>
            </w:r>
          </w:p>
        </w:tc>
      </w:tr>
      <w:tr w:rsidR="00CC4704" w:rsidRPr="00506841" w:rsidTr="00E71CE5">
        <w:tc>
          <w:tcPr>
            <w:tcW w:w="2665" w:type="dxa"/>
          </w:tcPr>
          <w:p w:rsidR="00CC4704" w:rsidRPr="00E71CE5" w:rsidRDefault="00CC4704" w:rsidP="00E71CE5">
            <w:pPr>
              <w:jc w:val="both"/>
              <w:rPr>
                <w:b/>
              </w:rPr>
            </w:pPr>
            <w:r w:rsidRPr="00E71CE5">
              <w:rPr>
                <w:b/>
              </w:rPr>
              <w:t>ПК-2</w:t>
            </w:r>
          </w:p>
          <w:p w:rsidR="00CC4704" w:rsidRPr="00506841" w:rsidRDefault="00CC4704" w:rsidP="00E71CE5">
            <w:pPr>
              <w:jc w:val="both"/>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tc>
        <w:tc>
          <w:tcPr>
            <w:tcW w:w="3147" w:type="dxa"/>
          </w:tcPr>
          <w:p w:rsidR="00CC4704" w:rsidRPr="00E71CE5" w:rsidRDefault="00CC4704" w:rsidP="003851E4">
            <w:pPr>
              <w:rPr>
                <w:b/>
              </w:rPr>
            </w:pPr>
            <w:r w:rsidRPr="00E71CE5">
              <w:rPr>
                <w:b/>
              </w:rPr>
              <w:t>ПК-2.1</w:t>
            </w:r>
          </w:p>
          <w:p w:rsidR="00CC4704" w:rsidRDefault="00CC4704" w:rsidP="00E71CE5">
            <w:pPr>
              <w:jc w:val="both"/>
            </w:pPr>
            <w:r w:rsidRPr="00E71CE5">
              <w:rPr>
                <w:b/>
              </w:rPr>
              <w:t>Знает:</w:t>
            </w:r>
            <w:r>
              <w:t>к</w:t>
            </w:r>
            <w:r w:rsidRPr="00AB7F61">
              <w:t>онцептуальные основы</w:t>
            </w:r>
            <w:r w:rsidRPr="00797BB2">
              <w:t>проектировани</w:t>
            </w:r>
            <w:r>
              <w:t>я</w:t>
            </w:r>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CC4704" w:rsidRPr="00E71CE5" w:rsidRDefault="00CC4704" w:rsidP="003851E4">
            <w:pPr>
              <w:rPr>
                <w:b/>
              </w:rPr>
            </w:pPr>
            <w:r w:rsidRPr="00E71CE5">
              <w:rPr>
                <w:b/>
              </w:rPr>
              <w:t>ПК-2.2</w:t>
            </w:r>
          </w:p>
          <w:p w:rsidR="00CC4704" w:rsidRPr="00E71CE5" w:rsidRDefault="00CC4704" w:rsidP="00E71CE5">
            <w:pPr>
              <w:jc w:val="both"/>
              <w:rPr>
                <w:color w:val="000000"/>
              </w:rPr>
            </w:pPr>
            <w:r w:rsidRPr="00E71CE5">
              <w:rPr>
                <w:b/>
              </w:rPr>
              <w:t>Умеет:</w:t>
            </w:r>
            <w:r w:rsidRPr="00F01BFB">
              <w:t xml:space="preserve">применять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в том числе в области трудового права для</w:t>
            </w:r>
            <w:r w:rsidRPr="00E71CE5">
              <w:rPr>
                <w:color w:val="000000"/>
              </w:rPr>
              <w:t>управления человеческими ресурсами организаций.</w:t>
            </w:r>
          </w:p>
          <w:p w:rsidR="00CC4704" w:rsidRPr="00E71CE5" w:rsidRDefault="00CC4704" w:rsidP="003851E4">
            <w:pPr>
              <w:rPr>
                <w:b/>
              </w:rPr>
            </w:pPr>
            <w:r w:rsidRPr="00E71CE5">
              <w:rPr>
                <w:b/>
              </w:rPr>
              <w:t>ПК-2.3</w:t>
            </w:r>
          </w:p>
          <w:p w:rsidR="00CC4704" w:rsidRPr="00506841" w:rsidRDefault="00CC4704" w:rsidP="00E71CE5">
            <w:pPr>
              <w:jc w:val="both"/>
            </w:pPr>
            <w:r w:rsidRPr="00E71CE5">
              <w:rPr>
                <w:b/>
              </w:rPr>
              <w:t>Владеет:</w:t>
            </w:r>
            <w:r w:rsidRPr="00797BB2">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4082" w:type="dxa"/>
          </w:tcPr>
          <w:p w:rsidR="00CC4704" w:rsidRPr="00E71CE5" w:rsidRDefault="00CC4704" w:rsidP="00E71CE5">
            <w:pPr>
              <w:pStyle w:val="ListParagraph"/>
              <w:ind w:left="0"/>
              <w:jc w:val="both"/>
              <w:rPr>
                <w:b/>
              </w:rPr>
            </w:pPr>
            <w:r w:rsidRPr="00E71CE5">
              <w:rPr>
                <w:b/>
              </w:rPr>
              <w:t>Знать:</w:t>
            </w:r>
          </w:p>
          <w:p w:rsidR="00CC4704" w:rsidRPr="00506841" w:rsidRDefault="00CC4704" w:rsidP="003851E4">
            <w:r w:rsidRPr="00506841">
              <w:t>- содержание основных понятий, категор</w:t>
            </w:r>
            <w:r>
              <w:t xml:space="preserve">ий, институтов трудового </w:t>
            </w:r>
            <w:r w:rsidRPr="00506841">
              <w:t xml:space="preserve">   права;</w:t>
            </w:r>
          </w:p>
          <w:p w:rsidR="00CC4704" w:rsidRPr="00506841" w:rsidRDefault="00CC4704" w:rsidP="003851E4">
            <w:r w:rsidRPr="00506841">
              <w:t>- содержание правовых статусов субъектов, содерж</w:t>
            </w:r>
            <w:r>
              <w:t>ание правоотношений в трудовом</w:t>
            </w:r>
            <w:r w:rsidRPr="00506841">
              <w:t xml:space="preserve"> праве;</w:t>
            </w:r>
          </w:p>
          <w:p w:rsidR="00CC4704" w:rsidRPr="00506841" w:rsidRDefault="00CC4704" w:rsidP="003851E4">
            <w:r w:rsidRPr="00506841">
              <w:t>- взаимосв</w:t>
            </w:r>
            <w:r>
              <w:t>язь и значение трудового</w:t>
            </w:r>
            <w:r w:rsidRPr="00506841">
              <w:t xml:space="preserve"> права в регулировании  </w:t>
            </w:r>
            <w:r>
              <w:t>межличностных, групповых и организационных коммуникаций</w:t>
            </w:r>
            <w:r w:rsidRPr="00506841">
              <w:t>;</w:t>
            </w:r>
          </w:p>
          <w:p w:rsidR="00CC4704" w:rsidRPr="00E71CE5" w:rsidRDefault="00CC4704" w:rsidP="00E71CE5">
            <w:pPr>
              <w:jc w:val="both"/>
              <w:rPr>
                <w:b/>
              </w:rPr>
            </w:pPr>
            <w:r w:rsidRPr="00E71CE5">
              <w:rPr>
                <w:b/>
              </w:rPr>
              <w:t>Уметь:</w:t>
            </w:r>
          </w:p>
          <w:p w:rsidR="00CC4704" w:rsidRPr="00506841" w:rsidRDefault="00CC4704" w:rsidP="00E71CE5">
            <w:pPr>
              <w:pStyle w:val="ListParagraph"/>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CC4704" w:rsidRPr="00506841" w:rsidRDefault="00CC4704" w:rsidP="00E71CE5">
            <w:pPr>
              <w:pStyle w:val="ListParagraph"/>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CC4704" w:rsidRPr="00506841" w:rsidRDefault="00CC4704" w:rsidP="00E71CE5">
            <w:pPr>
              <w:pStyle w:val="ListParagraph"/>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CC4704" w:rsidRPr="00506841" w:rsidRDefault="00CC4704" w:rsidP="00E71CE5">
            <w:pPr>
              <w:pStyle w:val="ListParagraph"/>
              <w:ind w:left="0"/>
            </w:pPr>
            <w:r w:rsidRPr="00506841">
              <w:t>- анализировать юридические факты и возникающие в связи с ними правовые отношения;</w:t>
            </w:r>
          </w:p>
          <w:p w:rsidR="00CC4704" w:rsidRPr="00E71CE5" w:rsidRDefault="00CC4704" w:rsidP="00E71CE5">
            <w:pPr>
              <w:jc w:val="both"/>
              <w:rPr>
                <w:b/>
              </w:rPr>
            </w:pPr>
            <w:r w:rsidRPr="00506841">
              <w:t xml:space="preserve">- </w:t>
            </w:r>
            <w:r>
              <w:t xml:space="preserve">использовать </w:t>
            </w:r>
            <w:r w:rsidRPr="00F01BFB">
              <w:t>нормативные документы</w:t>
            </w:r>
            <w:r>
              <w:t>, в том числе в области трудового права для</w:t>
            </w:r>
            <w:r w:rsidRPr="00E71CE5">
              <w:rPr>
                <w:color w:val="000000"/>
              </w:rPr>
              <w:t>управления человеческими ресурсами организаций</w:t>
            </w:r>
          </w:p>
          <w:p w:rsidR="00CC4704" w:rsidRPr="00E71CE5" w:rsidRDefault="00CC4704" w:rsidP="00E71CE5">
            <w:pPr>
              <w:jc w:val="both"/>
              <w:rPr>
                <w:b/>
              </w:rPr>
            </w:pPr>
            <w:r w:rsidRPr="00E71CE5">
              <w:rPr>
                <w:b/>
              </w:rPr>
              <w:t>Владеть:</w:t>
            </w:r>
          </w:p>
          <w:p w:rsidR="00CC4704" w:rsidRPr="00506841" w:rsidRDefault="00CC4704" w:rsidP="00E71CE5">
            <w:pPr>
              <w:pStyle w:val="ListParagraph"/>
              <w:ind w:left="0"/>
            </w:pPr>
            <w:r w:rsidRPr="00506841">
              <w:t>понятийно-категориал</w:t>
            </w:r>
            <w:r>
              <w:t xml:space="preserve">ьным аппаратом трудового </w:t>
            </w:r>
            <w:r w:rsidRPr="00506841">
              <w:t xml:space="preserve">  права;</w:t>
            </w:r>
          </w:p>
          <w:p w:rsidR="00CC4704" w:rsidRPr="00506841" w:rsidRDefault="00CC4704" w:rsidP="00E71CE5">
            <w:pPr>
              <w:pStyle w:val="ListParagraph"/>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CC4704" w:rsidRPr="00E71CE5" w:rsidRDefault="00CC4704" w:rsidP="00E71CE5">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для</w:t>
            </w:r>
            <w:r w:rsidRPr="00E71CE5">
              <w:rPr>
                <w:color w:val="000000"/>
              </w:rPr>
              <w:t>управления человеческими ресурсами организаций</w:t>
            </w:r>
          </w:p>
          <w:p w:rsidR="00CC4704" w:rsidRPr="00506841" w:rsidRDefault="00CC4704" w:rsidP="00E71CE5">
            <w:pPr>
              <w:jc w:val="both"/>
            </w:pPr>
          </w:p>
        </w:tc>
      </w:tr>
    </w:tbl>
    <w:p w:rsidR="00CC4704" w:rsidRPr="00AE1ECB" w:rsidRDefault="00CC4704" w:rsidP="008D5743">
      <w:pPr>
        <w:jc w:val="both"/>
      </w:pPr>
    </w:p>
    <w:p w:rsidR="00CC4704" w:rsidRPr="001F1BC2" w:rsidRDefault="00CC4704" w:rsidP="001F1BC2">
      <w:pPr>
        <w:pStyle w:val="ListParagraph"/>
        <w:numPr>
          <w:ilvl w:val="0"/>
          <w:numId w:val="35"/>
        </w:numPr>
        <w:jc w:val="both"/>
        <w:rPr>
          <w:b/>
          <w:i/>
        </w:rPr>
      </w:pPr>
      <w:r w:rsidRPr="001F1BC2">
        <w:rPr>
          <w:b/>
          <w:i/>
        </w:rPr>
        <w:t>Место дисциплины (модуля) в структуре образовательной программы</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Pr="006237AC" w:rsidRDefault="00CC4704"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4704" w:rsidRPr="00DC11F5" w:rsidRDefault="00CC4704" w:rsidP="00804612">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CC4704" w:rsidRPr="00DC11F5" w:rsidRDefault="00CC4704" w:rsidP="00804612">
      <w:pPr>
        <w:ind w:firstLine="482"/>
        <w:jc w:val="both"/>
      </w:pPr>
      <w:r w:rsidRPr="00DC11F5">
        <w:t>Дисциплина находится в логической и содержательно-методической взаи</w:t>
      </w:r>
      <w:r>
        <w:t>мосвязи с другими частями ОПОП.</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359"/>
        <w:gridCol w:w="1940"/>
        <w:gridCol w:w="1418"/>
        <w:gridCol w:w="4922"/>
      </w:tblGrid>
      <w:tr w:rsidR="00CC4704" w:rsidRPr="00DC11F5" w:rsidTr="00F97FB6">
        <w:tc>
          <w:tcPr>
            <w:tcW w:w="1359" w:type="dxa"/>
          </w:tcPr>
          <w:p w:rsidR="00CC4704" w:rsidRPr="00DC11F5" w:rsidRDefault="00CC4704" w:rsidP="00F97FB6">
            <w:pPr>
              <w:suppressAutoHyphens/>
            </w:pPr>
            <w:r w:rsidRPr="00DC11F5">
              <w:t>Код компетенции</w:t>
            </w:r>
          </w:p>
        </w:tc>
        <w:tc>
          <w:tcPr>
            <w:tcW w:w="1940" w:type="dxa"/>
          </w:tcPr>
          <w:p w:rsidR="00CC4704" w:rsidRPr="00DC11F5" w:rsidRDefault="00CC4704" w:rsidP="00F97FB6">
            <w:pPr>
              <w:suppressAutoHyphens/>
              <w:jc w:val="center"/>
            </w:pPr>
            <w:r w:rsidRPr="00DC11F5">
              <w:t>Предшествующие дисциплины</w:t>
            </w:r>
          </w:p>
        </w:tc>
        <w:tc>
          <w:tcPr>
            <w:tcW w:w="1418" w:type="dxa"/>
          </w:tcPr>
          <w:p w:rsidR="00CC4704" w:rsidRPr="00DC11F5" w:rsidRDefault="00CC4704" w:rsidP="00F97FB6">
            <w:pPr>
              <w:suppressAutoHyphens/>
              <w:jc w:val="center"/>
            </w:pPr>
            <w:r w:rsidRPr="00DC11F5">
              <w:t>Параллельно осваиваемые</w:t>
            </w:r>
          </w:p>
        </w:tc>
        <w:tc>
          <w:tcPr>
            <w:tcW w:w="4922" w:type="dxa"/>
          </w:tcPr>
          <w:p w:rsidR="00CC4704" w:rsidRPr="00DC11F5" w:rsidRDefault="00CC4704" w:rsidP="00F97FB6">
            <w:pPr>
              <w:suppressAutoHyphens/>
              <w:jc w:val="center"/>
            </w:pPr>
            <w:r w:rsidRPr="00DC11F5">
              <w:t>Последующие дисциплины</w:t>
            </w:r>
          </w:p>
        </w:tc>
      </w:tr>
      <w:tr w:rsidR="00CC4704" w:rsidRPr="00DC11F5" w:rsidTr="00F97FB6">
        <w:tc>
          <w:tcPr>
            <w:tcW w:w="1359" w:type="dxa"/>
          </w:tcPr>
          <w:p w:rsidR="00CC4704" w:rsidRPr="00DC11F5" w:rsidRDefault="00CC4704" w:rsidP="005D773B">
            <w:pPr>
              <w:suppressAutoHyphens/>
              <w:jc w:val="both"/>
            </w:pPr>
            <w:r>
              <w:t>ПК-2</w:t>
            </w:r>
          </w:p>
        </w:tc>
        <w:tc>
          <w:tcPr>
            <w:tcW w:w="1940" w:type="dxa"/>
          </w:tcPr>
          <w:p w:rsidR="00CC4704" w:rsidRPr="009658B9" w:rsidRDefault="00CC4704" w:rsidP="005D773B">
            <w:pPr>
              <w:suppressAutoHyphens/>
              <w:jc w:val="both"/>
            </w:pPr>
          </w:p>
        </w:tc>
        <w:tc>
          <w:tcPr>
            <w:tcW w:w="1418" w:type="dxa"/>
          </w:tcPr>
          <w:p w:rsidR="00CC4704" w:rsidRPr="00DC11F5" w:rsidRDefault="00CC4704" w:rsidP="00D76E2A">
            <w:pPr>
              <w:suppressAutoHyphens/>
              <w:jc w:val="both"/>
            </w:pPr>
          </w:p>
        </w:tc>
        <w:tc>
          <w:tcPr>
            <w:tcW w:w="4922" w:type="dxa"/>
          </w:tcPr>
          <w:p w:rsidR="00CC4704" w:rsidRDefault="00CC4704" w:rsidP="005D773B">
            <w:pPr>
              <w:jc w:val="both"/>
            </w:pPr>
            <w:r>
              <w:t>Управление человеческими ресурсами;</w:t>
            </w:r>
          </w:p>
          <w:p w:rsidR="00CC4704" w:rsidRDefault="00CC4704" w:rsidP="005D773B">
            <w:pPr>
              <w:jc w:val="both"/>
            </w:pPr>
            <w:r>
              <w:t>Конфликтология;</w:t>
            </w:r>
          </w:p>
          <w:p w:rsidR="00CC4704" w:rsidRDefault="00CC4704" w:rsidP="005D773B">
            <w:pPr>
              <w:jc w:val="both"/>
            </w:pPr>
            <w:r>
              <w:t>Теория лидерства;</w:t>
            </w:r>
          </w:p>
          <w:p w:rsidR="00CC4704" w:rsidRDefault="00CC4704" w:rsidP="005D773B">
            <w:pPr>
              <w:jc w:val="both"/>
            </w:pPr>
            <w:r>
              <w:t>Теория мотивации;</w:t>
            </w:r>
          </w:p>
          <w:p w:rsidR="00CC4704" w:rsidRDefault="00CC4704" w:rsidP="005D773B">
            <w:pPr>
              <w:jc w:val="both"/>
            </w:pPr>
            <w:r>
              <w:t>Корпоративное управление;</w:t>
            </w:r>
          </w:p>
          <w:p w:rsidR="00CC4704" w:rsidRDefault="00CC4704" w:rsidP="00F97FB6">
            <w:pPr>
              <w:jc w:val="both"/>
            </w:pPr>
            <w:r w:rsidRPr="000D33DE">
              <w:t>Ознакомительная практика</w:t>
            </w:r>
            <w:r>
              <w:t>;</w:t>
            </w:r>
          </w:p>
          <w:p w:rsidR="00CC4704" w:rsidRDefault="00CC4704" w:rsidP="00F97FB6">
            <w:pPr>
              <w:rPr>
                <w:color w:val="000000"/>
              </w:rPr>
            </w:pPr>
            <w:r>
              <w:rPr>
                <w:color w:val="000000"/>
              </w:rPr>
              <w:t>Тренинг делового общения;</w:t>
            </w:r>
          </w:p>
          <w:p w:rsidR="00CC4704" w:rsidRDefault="00CC4704" w:rsidP="00F97FB6">
            <w:pPr>
              <w:jc w:val="both"/>
            </w:pPr>
            <w:r w:rsidRPr="000D33DE">
              <w:t>Организационно-управленческая практика</w:t>
            </w:r>
            <w:r>
              <w:t>;</w:t>
            </w:r>
          </w:p>
          <w:p w:rsidR="00CC4704" w:rsidRDefault="00CC4704" w:rsidP="00F97FB6">
            <w:r w:rsidRPr="000D33DE">
              <w:t>Технологическая (проектно-технологическая) практика</w:t>
            </w:r>
            <w:r>
              <w:t>;</w:t>
            </w:r>
          </w:p>
          <w:p w:rsidR="00CC4704" w:rsidRDefault="00CC4704" w:rsidP="00F97FB6">
            <w:r w:rsidRPr="000D33DE">
              <w:t>Преддипломная практика</w:t>
            </w:r>
            <w:r>
              <w:t>;</w:t>
            </w:r>
          </w:p>
          <w:p w:rsidR="00CC4704" w:rsidRPr="00E80F41" w:rsidRDefault="00CC4704" w:rsidP="00F97FB6">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C4704" w:rsidRPr="003D5916" w:rsidRDefault="00CC4704" w:rsidP="00F97FB6">
      <w:pPr>
        <w:suppressAutoHyphens/>
        <w:spacing w:line="120" w:lineRule="auto"/>
        <w:jc w:val="both"/>
        <w:rPr>
          <w:color w:val="FF0000"/>
        </w:rPr>
      </w:pPr>
    </w:p>
    <w:p w:rsidR="00CC4704" w:rsidRDefault="00CC4704"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CC4704" w:rsidRDefault="00CC4704"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CC4704" w:rsidRDefault="00CC4704" w:rsidP="00F97FB6">
      <w:pPr>
        <w:spacing w:line="120" w:lineRule="auto"/>
        <w:jc w:val="both"/>
      </w:pPr>
    </w:p>
    <w:p w:rsidR="00CC4704" w:rsidRPr="00AE1ECB" w:rsidRDefault="00CC4704" w:rsidP="00F97FB6">
      <w:pPr>
        <w:pStyle w:val="ListParagraph"/>
        <w:numPr>
          <w:ilvl w:val="0"/>
          <w:numId w:val="35"/>
        </w:numPr>
        <w:ind w:left="0" w:firstLine="0"/>
        <w:jc w:val="both"/>
        <w:rPr>
          <w:b/>
          <w:i/>
        </w:rPr>
      </w:pPr>
      <w:r w:rsidRPr="00AE1ECB">
        <w:rPr>
          <w:b/>
          <w:i/>
        </w:rPr>
        <w:t>Объем дисциплины</w:t>
      </w:r>
    </w:p>
    <w:tbl>
      <w:tblPr>
        <w:tblW w:w="9540" w:type="dxa"/>
        <w:tblInd w:w="108" w:type="dxa"/>
        <w:tblLayout w:type="fixed"/>
        <w:tblCellMar>
          <w:left w:w="0" w:type="dxa"/>
          <w:right w:w="0" w:type="dxa"/>
        </w:tblCellMar>
        <w:tblLook w:val="0000"/>
      </w:tblPr>
      <w:tblGrid>
        <w:gridCol w:w="250"/>
        <w:gridCol w:w="6309"/>
        <w:gridCol w:w="1361"/>
        <w:gridCol w:w="1620"/>
      </w:tblGrid>
      <w:tr w:rsidR="00CC4704" w:rsidRPr="00DC11F5" w:rsidTr="00F97FB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Формы обучения</w:t>
            </w:r>
          </w:p>
        </w:tc>
      </w:tr>
      <w:tr w:rsidR="00CC4704" w:rsidRPr="00DC11F5" w:rsidTr="00F97FB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Pr>
                <w:b/>
                <w:bCs/>
                <w:i/>
                <w:iCs/>
              </w:rPr>
              <w:t>Очно-з</w:t>
            </w:r>
            <w:r w:rsidRPr="00DC11F5">
              <w:rPr>
                <w:b/>
                <w:bCs/>
                <w:i/>
                <w:iCs/>
              </w:rPr>
              <w:t>аочная</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r>
      <w:tr w:rsidR="00CC4704" w:rsidRPr="00DC11F5" w:rsidTr="00F97F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4704" w:rsidRPr="00DC11F5" w:rsidRDefault="00CC4704" w:rsidP="00D76E2A">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both"/>
            </w:pPr>
            <w:r>
              <w:t>Занятия лекционного типа -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12</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34(</w:t>
            </w:r>
            <w:r w:rsidRPr="003A70AC">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18(</w:t>
            </w:r>
            <w:r w:rsidRPr="00E25AE2">
              <w:rPr>
                <w:u w:val="single"/>
              </w:rPr>
              <w:t>3*</w:t>
            </w:r>
            <w:r>
              <w:t>)</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3F2293" w:rsidRDefault="00CC4704"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FD2413"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3684" w:rsidRDefault="00CC4704"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2</w:t>
            </w:r>
          </w:p>
        </w:tc>
      </w:tr>
      <w:tr w:rsidR="00CC4704" w:rsidRPr="00DC11F5" w:rsidTr="00105899">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112</w:t>
            </w:r>
          </w:p>
        </w:tc>
      </w:tr>
    </w:tbl>
    <w:p w:rsidR="00CC4704" w:rsidRDefault="00CC4704" w:rsidP="001F1BC2">
      <w:pPr>
        <w:pStyle w:val="ListParagraph"/>
        <w:numPr>
          <w:ilvl w:val="0"/>
          <w:numId w:val="35"/>
        </w:numPr>
        <w:ind w:left="0"/>
        <w:jc w:val="both"/>
        <w:rPr>
          <w:b/>
          <w:i/>
        </w:rPr>
      </w:pPr>
      <w:r w:rsidRPr="00F97F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4704" w:rsidRPr="00F97FB6" w:rsidRDefault="00CC4704" w:rsidP="00105899">
      <w:pPr>
        <w:pStyle w:val="ListParagraph"/>
        <w:ind w:left="0"/>
        <w:jc w:val="both"/>
        <w:rPr>
          <w:b/>
          <w:i/>
        </w:rPr>
      </w:pPr>
    </w:p>
    <w:p w:rsidR="00CC4704" w:rsidRDefault="00CC4704" w:rsidP="00DE357C">
      <w:pPr>
        <w:pStyle w:val="ListParagraph"/>
        <w:numPr>
          <w:ilvl w:val="1"/>
          <w:numId w:val="36"/>
        </w:numPr>
        <w:jc w:val="center"/>
        <w:rPr>
          <w:b/>
        </w:rPr>
      </w:pPr>
      <w:r w:rsidRPr="00F97FB6">
        <w:rPr>
          <w:b/>
        </w:rPr>
        <w:t>Распределение часов по разделам/темам и видам работы</w:t>
      </w:r>
    </w:p>
    <w:p w:rsidR="00CC4704" w:rsidRPr="00F97FB6" w:rsidRDefault="00CC4704" w:rsidP="00105899">
      <w:pPr>
        <w:pStyle w:val="ListParagraph"/>
        <w:ind w:left="1080"/>
        <w:rPr>
          <w:b/>
        </w:rPr>
      </w:pPr>
    </w:p>
    <w:p w:rsidR="00CC4704" w:rsidRDefault="00CC4704" w:rsidP="00DE357C">
      <w:pPr>
        <w:pStyle w:val="ListParagraph"/>
        <w:numPr>
          <w:ilvl w:val="2"/>
          <w:numId w:val="36"/>
        </w:numPr>
        <w:jc w:val="center"/>
        <w:rPr>
          <w:b/>
        </w:rPr>
      </w:pPr>
      <w:r w:rsidRPr="00F97FB6">
        <w:rPr>
          <w:b/>
        </w:rPr>
        <w:t>Очная форма обучения</w:t>
      </w:r>
    </w:p>
    <w:p w:rsidR="00CC4704" w:rsidRPr="00F97FB6" w:rsidRDefault="00CC4704" w:rsidP="00105899">
      <w:pPr>
        <w:pStyle w:val="ListParagraph"/>
        <w:ind w:left="2160"/>
        <w:rPr>
          <w:b/>
        </w:rPr>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r w:rsidRPr="00E71CE5">
              <w:rPr>
                <w:b/>
              </w:rPr>
              <w:t>ЛабЗ</w:t>
            </w:r>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2</w:t>
            </w:r>
          </w:p>
        </w:tc>
        <w:tc>
          <w:tcPr>
            <w:tcW w:w="4226" w:type="dxa"/>
          </w:tcPr>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rsidRPr="00AE1ECB">
              <w:t>4</w:t>
            </w:r>
            <w:r>
              <w:t>(3*)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ListParagraph"/>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36</w:t>
            </w:r>
          </w:p>
        </w:tc>
        <w:tc>
          <w:tcPr>
            <w:tcW w:w="850" w:type="dxa"/>
          </w:tcPr>
          <w:p w:rsidR="00CC4704" w:rsidRPr="00AE1ECB" w:rsidRDefault="00CC4704" w:rsidP="00E71CE5">
            <w:pPr>
              <w:jc w:val="center"/>
            </w:pPr>
            <w:r>
              <w:t>34(6*)</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72</w:t>
            </w:r>
          </w:p>
        </w:tc>
      </w:tr>
    </w:tbl>
    <w:p w:rsidR="00CC4704" w:rsidRDefault="00CC4704" w:rsidP="00C5412C">
      <w:pPr>
        <w:ind w:left="360"/>
        <w:jc w:val="both"/>
      </w:pPr>
      <w:r w:rsidRPr="002900BE">
        <w:t xml:space="preserve">*- </w:t>
      </w:r>
      <w:r w:rsidRPr="00C5412C">
        <w:t>реализуется в форме практической подготовки</w:t>
      </w:r>
    </w:p>
    <w:p w:rsidR="00CC4704" w:rsidRPr="00AE1ECB" w:rsidRDefault="00CC4704" w:rsidP="008D5743">
      <w:pPr>
        <w:jc w:val="both"/>
      </w:pPr>
    </w:p>
    <w:p w:rsidR="00CC4704" w:rsidRPr="00105899" w:rsidRDefault="00CC4704" w:rsidP="00DE357C">
      <w:pPr>
        <w:pStyle w:val="ListParagraph"/>
        <w:numPr>
          <w:ilvl w:val="2"/>
          <w:numId w:val="36"/>
        </w:numPr>
        <w:ind w:left="0"/>
        <w:jc w:val="center"/>
        <w:rPr>
          <w:b/>
        </w:rPr>
      </w:pPr>
      <w:r w:rsidRPr="00105899">
        <w:rPr>
          <w:b/>
        </w:rPr>
        <w:t>Очно-заочная форма обучения</w:t>
      </w:r>
    </w:p>
    <w:p w:rsidR="00CC4704" w:rsidRDefault="00CC4704" w:rsidP="00105899">
      <w:pPr>
        <w:pStyle w:val="ListParagraph"/>
        <w:ind w:left="0"/>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r w:rsidRPr="00E71CE5">
              <w:rPr>
                <w:b/>
              </w:rPr>
              <w:t>ЛабЗ</w:t>
            </w:r>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2</w:t>
            </w:r>
          </w:p>
        </w:tc>
        <w:tc>
          <w:tcPr>
            <w:tcW w:w="4226" w:type="dxa"/>
          </w:tcPr>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2(1*)</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ListParagraph"/>
              <w:numPr>
                <w:ilvl w:val="0"/>
                <w:numId w:val="2"/>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ListParagraph"/>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12</w:t>
            </w:r>
            <w:bookmarkStart w:id="0" w:name="_GoBack"/>
            <w:bookmarkEnd w:id="0"/>
          </w:p>
        </w:tc>
        <w:tc>
          <w:tcPr>
            <w:tcW w:w="850" w:type="dxa"/>
          </w:tcPr>
          <w:p w:rsidR="00CC4704" w:rsidRPr="00AE1ECB" w:rsidRDefault="00CC4704" w:rsidP="00E71CE5">
            <w:pPr>
              <w:jc w:val="center"/>
            </w:pPr>
            <w:r>
              <w:t>18(3*)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112</w:t>
            </w:r>
          </w:p>
        </w:tc>
      </w:tr>
    </w:tbl>
    <w:p w:rsidR="00CC4704" w:rsidRDefault="00CC4704" w:rsidP="00105899">
      <w:pPr>
        <w:ind w:left="360"/>
        <w:jc w:val="both"/>
      </w:pPr>
      <w:r w:rsidRPr="00C5412C">
        <w:t>*- реализуется в форме практической подготовки</w:t>
      </w:r>
    </w:p>
    <w:p w:rsidR="00CC4704" w:rsidRPr="00AE1ECB" w:rsidRDefault="00CC4704" w:rsidP="00105899">
      <w:pPr>
        <w:pStyle w:val="ListParagraph"/>
        <w:ind w:left="0"/>
        <w:jc w:val="both"/>
      </w:pPr>
    </w:p>
    <w:p w:rsidR="00CC4704" w:rsidRPr="00DF6D64" w:rsidRDefault="00CC4704" w:rsidP="00D76E2A">
      <w:pPr>
        <w:pStyle w:val="ListParagraph"/>
        <w:ind w:left="0"/>
        <w:jc w:val="both"/>
        <w:rPr>
          <w:b/>
          <w:bCs/>
          <w:i/>
          <w:iCs/>
        </w:rPr>
      </w:pPr>
      <w:r w:rsidRPr="00105899">
        <w:rPr>
          <w:b/>
        </w:rPr>
        <w:t>4.2</w:t>
      </w:r>
      <w:r w:rsidRPr="00105899">
        <w:rPr>
          <w:b/>
          <w:bCs/>
          <w:i/>
          <w:iCs/>
        </w:rPr>
        <w:t>.</w:t>
      </w:r>
      <w:r w:rsidRPr="00DF6D64">
        <w:rPr>
          <w:b/>
          <w:bCs/>
          <w:i/>
          <w:iCs/>
        </w:rPr>
        <w:t>Программа дисциплины, структурированная по темам / разделам</w:t>
      </w:r>
    </w:p>
    <w:p w:rsidR="00CC4704" w:rsidRDefault="00CC4704" w:rsidP="008D5743">
      <w:pPr>
        <w:pStyle w:val="ListParagraph"/>
        <w:ind w:left="0"/>
        <w:jc w:val="center"/>
        <w:rPr>
          <w:b/>
          <w:bCs/>
        </w:rPr>
      </w:pPr>
      <w:r>
        <w:rPr>
          <w:b/>
          <w:bCs/>
        </w:rPr>
        <w:t>4.2.1.</w:t>
      </w:r>
      <w:r w:rsidRPr="00DF6D64">
        <w:rPr>
          <w:b/>
          <w:bCs/>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лекционного занятия</w:t>
            </w:r>
          </w:p>
        </w:tc>
      </w:tr>
      <w:tr w:rsidR="00CC4704" w:rsidRPr="00AE1ECB" w:rsidTr="00E71CE5">
        <w:trPr>
          <w:jc w:val="center"/>
        </w:trPr>
        <w:tc>
          <w:tcPr>
            <w:tcW w:w="568" w:type="dxa"/>
          </w:tcPr>
          <w:p w:rsidR="00CC4704" w:rsidRPr="00AE1ECB" w:rsidRDefault="00CC4704" w:rsidP="00E71CE5">
            <w:pPr>
              <w:pStyle w:val="ListParagraph"/>
              <w:numPr>
                <w:ilvl w:val="0"/>
                <w:numId w:val="4"/>
              </w:numPr>
              <w:ind w:left="0"/>
              <w:jc w:val="center"/>
            </w:pP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E71CE5">
            <w:pPr>
              <w:pStyle w:val="NormalWeb"/>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Метод трудового права.Отграничение трудового права от смежных отраслей. Система трудового права. Функции трудового права. Понятие принципов трудового права, их общая характеристика и классификация.Общая характеристика основных (отраслевых) принципов трудового права.Понятие,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сти источников трудового права.Классификация источников трудового права.Международно-правовые нормы как источники Трудового права России.Локальные нормы, их значение в трудовом праве.</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2.</w:t>
            </w:r>
          </w:p>
        </w:tc>
        <w:tc>
          <w:tcPr>
            <w:tcW w:w="2452" w:type="dxa"/>
          </w:tcPr>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CC4704" w:rsidRPr="00E71CE5" w:rsidRDefault="00CC4704" w:rsidP="00E71CE5">
            <w:pPr>
              <w:pStyle w:val="NormalWeb"/>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CC4704" w:rsidRPr="00E71CE5" w:rsidRDefault="00CC4704" w:rsidP="00E71CE5">
            <w:pPr>
              <w:pStyle w:val="NormalWeb"/>
              <w:numPr>
                <w:ilvl w:val="0"/>
                <w:numId w:val="10"/>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Коллективные переговоры.</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Коллективный договор.</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Соглашение.</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CC4704" w:rsidRPr="00E71CE5" w:rsidRDefault="00CC4704" w:rsidP="00E71CE5">
            <w:pPr>
              <w:pStyle w:val="NormalWeb"/>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E71CE5">
            <w:pPr>
              <w:pStyle w:val="NormalWeb"/>
              <w:numPr>
                <w:ilvl w:val="0"/>
                <w:numId w:val="11"/>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трудового договора.</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Содержание трудового договора.</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трудовых договоров. Особенности отдельных видов трудовых договоров.</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Стороны трудового договора.</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заключения трудового договора.</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при приеме на работу.</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Испытание при приеме на работу.</w:t>
            </w:r>
          </w:p>
          <w:p w:rsidR="00CC4704" w:rsidRPr="00E71CE5" w:rsidRDefault="00CC4704" w:rsidP="00E71CE5">
            <w:pPr>
              <w:pStyle w:val="NormalWeb"/>
              <w:numPr>
                <w:ilvl w:val="0"/>
                <w:numId w:val="13"/>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 на другую работу-понятие, общие правила перевода.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переводов на другую работу, их классификация.</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постоянную работу.</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временную работу.</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Перемещение на другую работу - отличие от перевода.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Изменение существенных условий трудового договора.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прекращения трудового договора. Расторжение трудового договора.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Общие основания прекращения трудового договора.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работника.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работодателя.</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по обстоятельствам, не зависящим от воли сторон.</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Отстранение от работы.</w:t>
            </w:r>
          </w:p>
          <w:p w:rsidR="00CC4704" w:rsidRPr="00E71CE5" w:rsidRDefault="00CC4704" w:rsidP="00E71CE5">
            <w:pPr>
              <w:pStyle w:val="NormalWeb"/>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прекращения и расторжения трудового договора. Оформление увольнения.</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Режим и учет рабочего времени. Порядок его установления.</w:t>
            </w:r>
          </w:p>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Работа за пределами нормативной продолжительности рабочего времени дежурства.</w:t>
            </w:r>
          </w:p>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времени отдыха.</w:t>
            </w:r>
          </w:p>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Выходные и праздничные дни</w:t>
            </w:r>
          </w:p>
          <w:p w:rsidR="00CC4704" w:rsidRPr="00E71CE5" w:rsidRDefault="00CC4704" w:rsidP="00E71CE5">
            <w:pPr>
              <w:pStyle w:val="NormalWeb"/>
              <w:numPr>
                <w:ilvl w:val="0"/>
                <w:numId w:val="15"/>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 xml:space="preserve"> Отпуск: понятие, виды, порядок предоставления.</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Система заработной платы.</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Оплата труда при отклонении от нормальных условий труда.</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Правовая охрана заработной платы.</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норм труда. Введение, замена и пересмотр норм труда.</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гарантий и компенсации. В чем сходство и различие с оплатой труда?</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Что понимается под компенсационными выплатами?</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гарантий и компенсаций и их значение.</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и компенсации для работников, совмещающих работу с обучением.</w:t>
            </w:r>
          </w:p>
          <w:p w:rsidR="00CC4704" w:rsidRPr="00E71CE5" w:rsidRDefault="00CC4704" w:rsidP="00E71CE5">
            <w:pPr>
              <w:pStyle w:val="NormalWeb"/>
              <w:numPr>
                <w:ilvl w:val="0"/>
                <w:numId w:val="16"/>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Основные случаи, когда предоставляются гарантии и компенсации.</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дисциплины труда и методы ее обеспечения.</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Правовое регулирование внутреннего трудового распорядка на предприятии.</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Поощрение за успехи в работе: понятие, виды, основания и порядок их применения.</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дисциплинарной ответственности работников.</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Другие меры дисциплинарного воздействия, применяемые к нарушителям дисциплины.</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работодателя перед работником.</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работника.</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CC4704" w:rsidRPr="00E71CE5" w:rsidRDefault="00CC4704" w:rsidP="00E71CE5">
            <w:pPr>
              <w:pStyle w:val="NormalWeb"/>
              <w:numPr>
                <w:ilvl w:val="0"/>
                <w:numId w:val="17"/>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Порядок взыскания ущерба.</w:t>
            </w:r>
          </w:p>
        </w:tc>
      </w:tr>
      <w:tr w:rsidR="00CC4704" w:rsidRPr="00AE1ECB" w:rsidTr="00E71CE5">
        <w:trPr>
          <w:jc w:val="center"/>
        </w:trPr>
        <w:tc>
          <w:tcPr>
            <w:tcW w:w="568" w:type="dxa"/>
          </w:tcPr>
          <w:p w:rsidR="00CC4704" w:rsidRPr="00AE1ECB" w:rsidRDefault="00CC4704" w:rsidP="00E71CE5">
            <w:pPr>
              <w:pStyle w:val="ListParagraph"/>
              <w:numPr>
                <w:ilvl w:val="0"/>
                <w:numId w:val="12"/>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охраны труда по трудовому праву.</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Требования охраны труда.</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Организационно-правовые формы обеспечения охраны труда:</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Расследование и учет несчастных случаев, на производстве.</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Надзор и контроль в области за соблюдением законодательства о труде и охране труда.</w:t>
            </w:r>
          </w:p>
          <w:p w:rsidR="00CC4704" w:rsidRPr="00E71CE5" w:rsidRDefault="00CC4704" w:rsidP="00E71CE5">
            <w:pPr>
              <w:pStyle w:val="NormalWeb"/>
              <w:numPr>
                <w:ilvl w:val="0"/>
                <w:numId w:val="1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индивидуальных трудовых споров.</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по рассмотрению индивидуальных трудовых споров.</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Комиссия по трудовым спорам: компетенция, порядок организации и деятельности.</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Рассмотрение индивидуальных трудовых споров в суде.</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Исполнение решений по трудовым спорам.</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коллективных трудовых споров. Их виды.</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в компетенцию которых входит рассмотрение коллективных трудовых споров.</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и сроки рассмотрения коллективного трудового спора.</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Забастовка: понятие, порядок организации и проведения.</w:t>
            </w:r>
          </w:p>
          <w:p w:rsidR="00CC4704" w:rsidRPr="00E71CE5" w:rsidRDefault="00CC4704" w:rsidP="00E71CE5">
            <w:pPr>
              <w:pStyle w:val="NormalWeb"/>
              <w:numPr>
                <w:ilvl w:val="0"/>
                <w:numId w:val="18"/>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Признание забастовки незаконной: основания и последствия.</w:t>
            </w:r>
          </w:p>
        </w:tc>
      </w:tr>
    </w:tbl>
    <w:p w:rsidR="00CC4704" w:rsidRPr="00AE1ECB" w:rsidRDefault="00CC4704" w:rsidP="008D5743">
      <w:pPr>
        <w:jc w:val="center"/>
      </w:pPr>
    </w:p>
    <w:p w:rsidR="00CC4704" w:rsidRPr="006F3271" w:rsidRDefault="00CC4704" w:rsidP="008D5743">
      <w:pPr>
        <w:jc w:val="center"/>
        <w:rPr>
          <w:b/>
          <w:bCs/>
        </w:rPr>
      </w:pPr>
      <w:r w:rsidRPr="006F3271">
        <w:rPr>
          <w:b/>
          <w:bCs/>
        </w:rPr>
        <w:t>4.2.2.Содержание практических занятий</w:t>
      </w:r>
    </w:p>
    <w:p w:rsidR="00CC4704" w:rsidRPr="00AE1ECB" w:rsidRDefault="00CC4704"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практического занятия</w:t>
            </w:r>
          </w:p>
        </w:tc>
      </w:tr>
      <w:tr w:rsidR="00CC4704" w:rsidRPr="00AE1ECB" w:rsidTr="00E71CE5">
        <w:trPr>
          <w:jc w:val="center"/>
        </w:trPr>
        <w:tc>
          <w:tcPr>
            <w:tcW w:w="568" w:type="dxa"/>
          </w:tcPr>
          <w:p w:rsidR="00CC4704" w:rsidRPr="00AE1ECB" w:rsidRDefault="00CC4704" w:rsidP="00E71CE5">
            <w:pPr>
              <w:pStyle w:val="ListParagraph"/>
              <w:ind w:left="0"/>
            </w:pPr>
            <w:r>
              <w:t>1.</w:t>
            </w: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Роль и функции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6.Понятие,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Классификация источников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8.Международно-правовые нормы как источники Трудового права России.</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Локальные нормы, их значение в трудовом праве.</w:t>
            </w:r>
          </w:p>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Судебная практика в трудовом праве.</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2.</w:t>
            </w:r>
          </w:p>
        </w:tc>
        <w:tc>
          <w:tcPr>
            <w:tcW w:w="2452" w:type="dxa"/>
          </w:tcPr>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Общая характеристика правоотношений в сфере труда. Понятие правоотношения в рамках трудового права.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Трудовые правоотношения. Их особенности и место в системе правоотношений в сфере труда.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Организационно-управленческие правоотношения. Их субъектный состав.</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Правоотношения по обеспечению занятости.</w:t>
            </w:r>
          </w:p>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Иные правоотношения</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Коллективные переговоры.</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Коллективный договор.</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Соглашение.</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Понятие, формы занятости и государственная политика в этой сфере.</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Правовой статус безработного, его права и обязанности.</w:t>
            </w:r>
          </w:p>
          <w:p w:rsidR="00CC4704" w:rsidRPr="00E71CE5" w:rsidRDefault="00CC4704" w:rsidP="00E71CE5">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9.  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Порядок заключения трудового договора.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Гарантии при приеме на работу.</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Испытание при приеме на работу.</w:t>
            </w:r>
          </w:p>
          <w:p w:rsidR="00CC4704" w:rsidRPr="00E71CE5" w:rsidRDefault="00CC4704" w:rsidP="00E71CE5">
            <w:pPr>
              <w:pStyle w:val="NormalWeb"/>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4.  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Понятие прекращения трудового договора. Расторжение трудового договора.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Общие основания прекращения трудового договора.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Расторжение трудового договора по инициативе работника.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Расторжение трудового договора по инициативе работодателя.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Прекращение трудового договора по обстоятельствам, не зависящим от воли сторон.</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Отстранение от работы.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Какие виды рабочего времени вы знаете?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Что представляет собой режим рабочего времени?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В каком нормативном акте закрепляется режим рабочего времени данной организации?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В чем различие сокращенного и неполного рабочего времени?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В каком порядке определяется продолжительность ежедневной работы на предприятии?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Устанавливается ли доплата за работу в ночное время работникам с ненормированным рабочим днем?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Какие виды учета рабочего времени Вам известны?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Что такое суммированный учет рабочего времени?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Что такое вахтовый метод организации работ и в каких случаях он применяется?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Дайте понятие сверхурочных работ и определите порядок их применения.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При каких условиях допускается разделение рабочего дня на части?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Что следует понимать под временем отдыха?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Какие виды отдыха вы знаете?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Дайте характеристику перерывов в течение рабочего дня.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Дайте классификацию отпусков.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 исчисляется продолжительность ежегодного оплачиваемого отпуска?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Кто имеет право на ежегодный дополнительный оплачиваемый отпуск?</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Каков порядок предоставления ежегодных оплачиваемых отпусков?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Каков порядок продления или перенесения ежегодного оплачиваемого отпуска?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Что включается в стаж работы, дающий право на ежегодный основной оплачиваемый отпуск, и что не включается?</w:t>
            </w:r>
          </w:p>
          <w:p w:rsidR="00CC4704" w:rsidRPr="00E71CE5" w:rsidRDefault="00CC4704" w:rsidP="00E71CE5">
            <w:pPr>
              <w:pStyle w:val="NormalWeb"/>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24.  В каких случаях предоставляется отпуск без сохранения заработной платы?</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Где закреплено право работников на оплату труда?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Каковы методы правового регулирования оплаты труда?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Какие системы оплаты труда вы знаете?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Что такое тарифная система и каковы ее элементы?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формы материального стимулирования труда работников Вы знаете?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исчисления среднего заработка?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Дайте определение понятий «гарантия» и «компенсация».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Перечислите основные случаи, когда предоставляются гарантии и компенсации.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Назовите гарантии и компенсации для работников, совмещающих работу с обучением.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Раскройте вопрос о гарантиях и компенсациях при несчастном случае на производстве и профессиональном заболевании.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Какие гарантии предоставляются работникам, избранным в профсоюзные органы и комиссии по трудовым спорам?</w:t>
            </w:r>
          </w:p>
          <w:p w:rsidR="00CC4704" w:rsidRPr="00E71CE5" w:rsidRDefault="00CC4704" w:rsidP="00E71CE5">
            <w:pPr>
              <w:pStyle w:val="NormalWeb"/>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16.  Какие гарантии предоставляются работникам при исполнении государственных или общественных обязанностей?</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определение понятия трудовой дисциплины по трудовому праву.</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Назовите методы обеспечения трудовой дисциплины.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Перечислите основные обязанности работника.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Дайте определение понятия дисциплинарной ответственности работника.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Охарактеризуйте виды материальной ответственности сторон трудового договора.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Что следует понимать под « прямым действительным ущербом»?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Назовите виды материальной ответственности работников.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В каких случаях наступает полная материальная ответственность работников?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возмещения ущерба, причиненного работодателю?</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Назовите виды возмещения вреда, причиненного здоровью работника.</w:t>
            </w:r>
          </w:p>
          <w:p w:rsidR="00CC4704" w:rsidRPr="00E71CE5" w:rsidRDefault="00CC4704" w:rsidP="00E71CE5">
            <w:pPr>
              <w:pStyle w:val="NormalWeb"/>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CC4704" w:rsidRPr="00AE1ECB" w:rsidTr="00E71CE5">
        <w:trPr>
          <w:jc w:val="center"/>
        </w:trPr>
        <w:tc>
          <w:tcPr>
            <w:tcW w:w="568" w:type="dxa"/>
          </w:tcPr>
          <w:p w:rsidR="00CC4704" w:rsidRPr="00AE1ECB" w:rsidRDefault="00CC4704" w:rsidP="00E71CE5">
            <w:pPr>
              <w:pStyle w:val="ListParagraph"/>
              <w:numPr>
                <w:ilvl w:val="0"/>
                <w:numId w:val="20"/>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 xml:space="preserve"> 1. Каково понятие охраны труда по трудовому праву?</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Какое имеет значение охрана труда?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Каково законодательство об охране труда?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Для кого установлены обязательные медицинские осмотры?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 производится расследование и учет несчастных случаев на производстве?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чём заключается особая охрана труда женщин?</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Какие специальные гарантии в области охраны труда для несовершеннолетних?</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В чём различий в понятиях "надзор" и "контроль" за со</w:t>
            </w:r>
            <w:r w:rsidRPr="00E71CE5">
              <w:rPr>
                <w:rFonts w:ascii="Times New Roman" w:hAnsi="Times New Roman"/>
                <w:color w:val="000000"/>
                <w:sz w:val="24"/>
                <w:szCs w:val="24"/>
              </w:rPr>
              <w:softHyphen/>
              <w:t>блюдением законодательства о труде?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Какая установлена ответственность за нарушение охраны труда?</w:t>
            </w:r>
          </w:p>
          <w:p w:rsidR="00CC4704" w:rsidRPr="00AE1ECB" w:rsidRDefault="00CC4704" w:rsidP="00E71CE5">
            <w:pPr>
              <w:jc w:val="both"/>
            </w:pPr>
            <w:r>
              <w:t xml:space="preserve">12. </w:t>
            </w:r>
            <w:r w:rsidRPr="00AE1ECB">
              <w:t>Индивидуальные трудовые споры</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Сформулируйте понятие трудового спора. Чем оно отличается от понятия трудового конфликта?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Охарактеризуйте виды трудовых споров.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Перечислите органы по рассмотрению индивидуальных трудовых споров.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Дайте характеристику компетенции комиссии по рассмотрению индивидуальных трудовых споров.</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Каков порядок рассмотрения трудовых споров в КТС?</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Каковы порядок и сроки для обжалования решения комиссии по трудовым спорам?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Какие трудовые споры рассматриваются в суде?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Каков порядок исполнения решений КТС и суда по трудовым спорам?</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Коллективные трудовые споры. Дайте определение понятия коллективного трудового спора.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Охарактеризуйте органы по рассмотрению коллективного трудового спора.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 создается примирительная комиссия?</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Рассмотрение коллективного трудового спора с участием посредника.</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24.  Что такое трудовой арбитраж?</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25.  Понятие забастовки. Право на забастовку и ее осуществление.</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26.  Признание забастовки незаконной.</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27.  Порядок объявления забастовки. Обязанность сторон в ходе забастовки.</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28.  Признание забастовки незаконной.</w:t>
            </w:r>
          </w:p>
          <w:p w:rsidR="00CC4704" w:rsidRPr="00E71CE5" w:rsidRDefault="00CC4704" w:rsidP="00E71CE5">
            <w:pPr>
              <w:pStyle w:val="NormalWeb"/>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29.  Правовые гарантии для участников коллективных трудовых споров.</w:t>
            </w:r>
          </w:p>
          <w:p w:rsidR="00CC4704" w:rsidRPr="00E71CE5" w:rsidRDefault="00CC4704" w:rsidP="00E71CE5">
            <w:pPr>
              <w:pStyle w:val="NormalWeb"/>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30.  Ответственность за нарушение законодательства о коллективных трудовых спорах.</w:t>
            </w:r>
          </w:p>
        </w:tc>
      </w:tr>
    </w:tbl>
    <w:p w:rsidR="00CC4704" w:rsidRDefault="00CC4704" w:rsidP="008D5743">
      <w:pPr>
        <w:jc w:val="both"/>
        <w:rPr>
          <w:b/>
          <w:i/>
        </w:rPr>
      </w:pPr>
    </w:p>
    <w:p w:rsidR="00CC4704" w:rsidRPr="006F3271" w:rsidRDefault="00CC4704" w:rsidP="008D5743">
      <w:pPr>
        <w:rPr>
          <w:b/>
        </w:rPr>
      </w:pPr>
      <w:r w:rsidRPr="006F3271">
        <w:rPr>
          <w:b/>
        </w:rPr>
        <w:t>4.2.3. Содержание самостоятельной работы</w:t>
      </w:r>
    </w:p>
    <w:p w:rsidR="00CC4704" w:rsidRPr="004E5484" w:rsidRDefault="00CC4704"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410"/>
        <w:gridCol w:w="6344"/>
      </w:tblGrid>
      <w:tr w:rsidR="00CC4704" w:rsidRPr="002D0F2F" w:rsidTr="005D773B">
        <w:tc>
          <w:tcPr>
            <w:tcW w:w="817" w:type="dxa"/>
          </w:tcPr>
          <w:p w:rsidR="00CC4704" w:rsidRPr="002D0F2F" w:rsidRDefault="00CC4704" w:rsidP="005D773B">
            <w:pPr>
              <w:jc w:val="center"/>
              <w:rPr>
                <w:b/>
              </w:rPr>
            </w:pPr>
            <w:r w:rsidRPr="002D0F2F">
              <w:rPr>
                <w:b/>
              </w:rPr>
              <w:t>№ п/п</w:t>
            </w:r>
          </w:p>
        </w:tc>
        <w:tc>
          <w:tcPr>
            <w:tcW w:w="2410" w:type="dxa"/>
          </w:tcPr>
          <w:p w:rsidR="00CC4704" w:rsidRPr="002D0F2F" w:rsidRDefault="00CC4704" w:rsidP="005D773B">
            <w:pPr>
              <w:jc w:val="center"/>
              <w:rPr>
                <w:b/>
              </w:rPr>
            </w:pPr>
            <w:r w:rsidRPr="002D0F2F">
              <w:rPr>
                <w:b/>
              </w:rPr>
              <w:t>Наименование темы (раздела) дисциплины</w:t>
            </w:r>
          </w:p>
        </w:tc>
        <w:tc>
          <w:tcPr>
            <w:tcW w:w="6344" w:type="dxa"/>
          </w:tcPr>
          <w:p w:rsidR="00CC4704" w:rsidRPr="002D0F2F" w:rsidRDefault="00CC4704" w:rsidP="005D773B">
            <w:pPr>
              <w:jc w:val="center"/>
              <w:rPr>
                <w:b/>
              </w:rPr>
            </w:pPr>
            <w:r>
              <w:rPr>
                <w:b/>
              </w:rPr>
              <w:t>Формы и тематика самостоятельной работы</w:t>
            </w:r>
          </w:p>
        </w:tc>
      </w:tr>
      <w:tr w:rsidR="00CC4704" w:rsidRPr="00D862BD" w:rsidTr="005D773B">
        <w:tc>
          <w:tcPr>
            <w:tcW w:w="817" w:type="dxa"/>
          </w:tcPr>
          <w:p w:rsidR="00CC4704" w:rsidRPr="002D0F2F" w:rsidRDefault="00CC4704" w:rsidP="005D773B">
            <w:pPr>
              <w:pStyle w:val="ListParagraph"/>
              <w:ind w:left="0"/>
            </w:pPr>
            <w:r>
              <w:t>1.</w:t>
            </w:r>
          </w:p>
        </w:tc>
        <w:tc>
          <w:tcPr>
            <w:tcW w:w="2410" w:type="dxa"/>
          </w:tcPr>
          <w:p w:rsidR="00CC4704" w:rsidRPr="00AE1ECB" w:rsidRDefault="00CC4704"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CC4704" w:rsidRPr="00DC11F5" w:rsidRDefault="00CC4704" w:rsidP="005D773B">
            <w:pPr>
              <w:pStyle w:val="1"/>
              <w:spacing w:after="0" w:line="240" w:lineRule="auto"/>
              <w:ind w:left="0"/>
              <w:jc w:val="both"/>
              <w:rPr>
                <w:rFonts w:ascii="Times New Roman" w:hAnsi="Times New Roman"/>
                <w:color w:val="000000"/>
                <w:spacing w:val="2"/>
                <w:sz w:val="24"/>
                <w:szCs w:val="24"/>
              </w:rPr>
            </w:pPr>
          </w:p>
        </w:tc>
        <w:tc>
          <w:tcPr>
            <w:tcW w:w="6344" w:type="dxa"/>
          </w:tcPr>
          <w:p w:rsidR="00CC4704" w:rsidRPr="00695622" w:rsidRDefault="00CC4704"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CC4704" w:rsidRPr="00695622" w:rsidRDefault="00CC4704" w:rsidP="005D773B">
            <w:pPr>
              <w:shd w:val="clear" w:color="auto" w:fill="FFFFFF"/>
              <w:jc w:val="both"/>
              <w:rPr>
                <w:color w:val="000000"/>
              </w:rPr>
            </w:pPr>
            <w:r w:rsidRPr="00695622">
              <w:rPr>
                <w:color w:val="000000"/>
              </w:rPr>
              <w:t>Реферирование литературы</w:t>
            </w:r>
          </w:p>
          <w:p w:rsidR="00CC4704" w:rsidRPr="00695622" w:rsidRDefault="00CC4704" w:rsidP="005D773B">
            <w:pPr>
              <w:shd w:val="clear" w:color="auto" w:fill="FFFFFF"/>
              <w:jc w:val="both"/>
              <w:rPr>
                <w:color w:val="000000"/>
              </w:rPr>
            </w:pPr>
            <w:r w:rsidRPr="00695622">
              <w:rPr>
                <w:color w:val="000000"/>
              </w:rPr>
              <w:t>Работа со справочными материалами</w:t>
            </w:r>
          </w:p>
          <w:p w:rsidR="00CC4704" w:rsidRDefault="00CC4704" w:rsidP="005D773B">
            <w:pPr>
              <w:pStyle w:val="NormalWeb"/>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CC4704" w:rsidRPr="00695622" w:rsidRDefault="00CC4704" w:rsidP="005D773B">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CC4704" w:rsidRPr="000B2E6F" w:rsidTr="005D773B">
        <w:tc>
          <w:tcPr>
            <w:tcW w:w="817" w:type="dxa"/>
          </w:tcPr>
          <w:p w:rsidR="00CC4704" w:rsidRDefault="00CC4704" w:rsidP="005D773B">
            <w:pPr>
              <w:pStyle w:val="ListParagraph"/>
              <w:ind w:left="0"/>
            </w:pPr>
            <w:r>
              <w:t>2.</w:t>
            </w:r>
          </w:p>
        </w:tc>
        <w:tc>
          <w:tcPr>
            <w:tcW w:w="2410" w:type="dxa"/>
          </w:tcPr>
          <w:p w:rsidR="00CC4704" w:rsidRPr="00AE1ECB" w:rsidRDefault="00CC4704" w:rsidP="005D773B">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DC11F5" w:rsidRDefault="00CC4704" w:rsidP="005D773B">
            <w:pPr>
              <w:jc w:val="both"/>
            </w:pPr>
          </w:p>
        </w:tc>
        <w:tc>
          <w:tcPr>
            <w:tcW w:w="6344" w:type="dxa"/>
          </w:tcPr>
          <w:p w:rsidR="00CC4704" w:rsidRPr="00991E51" w:rsidRDefault="00CC4704" w:rsidP="005D773B">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классификация.Работник как субъект трудового права.Работодатель (организации) как субъект трудового права.</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991E51" w:rsidRDefault="00CC4704" w:rsidP="005D773B">
            <w:pPr>
              <w:shd w:val="clear" w:color="auto" w:fill="FFFFFF"/>
              <w:jc w:val="both"/>
              <w:rPr>
                <w:color w:val="000000"/>
              </w:rPr>
            </w:pPr>
            <w:r w:rsidRPr="00695622">
              <w:rPr>
                <w:color w:val="000000"/>
              </w:rPr>
              <w:t>Подготовка эссе, презентаций</w:t>
            </w:r>
          </w:p>
        </w:tc>
      </w:tr>
      <w:tr w:rsidR="00CC4704" w:rsidRPr="000B2E6F" w:rsidTr="00105899">
        <w:trPr>
          <w:trHeight w:val="1683"/>
        </w:trPr>
        <w:tc>
          <w:tcPr>
            <w:tcW w:w="817" w:type="dxa"/>
          </w:tcPr>
          <w:p w:rsidR="00CC4704" w:rsidRPr="002D0F2F" w:rsidRDefault="00CC4704" w:rsidP="005D773B">
            <w:pPr>
              <w:pStyle w:val="ListParagraph"/>
              <w:ind w:left="0"/>
              <w:jc w:val="both"/>
            </w:pPr>
            <w:r>
              <w:t>3.</w:t>
            </w:r>
          </w:p>
        </w:tc>
        <w:tc>
          <w:tcPr>
            <w:tcW w:w="2410" w:type="dxa"/>
          </w:tcPr>
          <w:p w:rsidR="00CC4704" w:rsidRPr="000B2E6F" w:rsidRDefault="00CC4704" w:rsidP="00105899">
            <w:pPr>
              <w:jc w:val="both"/>
              <w:rPr>
                <w:bCs/>
              </w:rPr>
            </w:pPr>
            <w:r w:rsidRPr="00AE1ECB">
              <w:t>Социальное партнерство. Правовое регулирование занятости и трудоустройства</w:t>
            </w:r>
          </w:p>
        </w:tc>
        <w:tc>
          <w:tcPr>
            <w:tcW w:w="6344" w:type="dxa"/>
          </w:tcPr>
          <w:p w:rsidR="00CC4704" w:rsidRPr="00991E51" w:rsidRDefault="00CC4704" w:rsidP="005D773B">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переговоры.Коллективный договор</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t>По</w:t>
            </w:r>
            <w:r>
              <w:t>дготовка жалоб, заявлений, претензий.</w:t>
            </w:r>
          </w:p>
        </w:tc>
      </w:tr>
      <w:tr w:rsidR="00CC4704" w:rsidRPr="0092641C" w:rsidTr="005D773B">
        <w:tc>
          <w:tcPr>
            <w:tcW w:w="817" w:type="dxa"/>
          </w:tcPr>
          <w:p w:rsidR="00CC4704" w:rsidRPr="002D0F2F" w:rsidRDefault="00CC4704" w:rsidP="005D773B">
            <w:pPr>
              <w:pStyle w:val="ListParagraph"/>
              <w:ind w:left="0"/>
              <w:jc w:val="both"/>
            </w:pPr>
            <w:r>
              <w:t>4.</w:t>
            </w:r>
          </w:p>
        </w:tc>
        <w:tc>
          <w:tcPr>
            <w:tcW w:w="2410" w:type="dxa"/>
          </w:tcPr>
          <w:p w:rsidR="00CC4704" w:rsidRPr="00DC11F5" w:rsidRDefault="00CC4704" w:rsidP="005D773B">
            <w:pPr>
              <w:jc w:val="both"/>
            </w:pPr>
            <w:r>
              <w:t>Возникновение трудовых правоотношений</w:t>
            </w:r>
          </w:p>
        </w:tc>
        <w:tc>
          <w:tcPr>
            <w:tcW w:w="6344" w:type="dxa"/>
          </w:tcPr>
          <w:p w:rsidR="00CC4704" w:rsidRPr="00AE1ECB" w:rsidRDefault="00CC4704" w:rsidP="005D773B">
            <w:pPr>
              <w:pStyle w:val="NormalWeb"/>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договора.Гарантии при приеме на работу.</w:t>
            </w:r>
          </w:p>
          <w:p w:rsidR="00CC4704" w:rsidRPr="005D773B" w:rsidRDefault="00CC4704" w:rsidP="005D773B">
            <w:pPr>
              <w:pStyle w:val="NormalWeb"/>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работу.Трудовая книжка. </w:t>
            </w: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highlight w:val="yellow"/>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rPr>
                <w:color w:val="000000"/>
              </w:rPr>
              <w:t>Индивидуальные творческие задания</w:t>
            </w:r>
          </w:p>
          <w:p w:rsidR="00CC4704" w:rsidRPr="002B7646" w:rsidRDefault="00CC4704" w:rsidP="005D773B">
            <w:pPr>
              <w:shd w:val="clear" w:color="auto" w:fill="FFFFFF"/>
              <w:jc w:val="both"/>
              <w:rPr>
                <w:color w:val="000000"/>
              </w:rPr>
            </w:pPr>
            <w:r w:rsidRPr="002B7646">
              <w:rPr>
                <w:color w:val="000000"/>
              </w:rPr>
              <w:t>Подготовка презентации</w:t>
            </w:r>
          </w:p>
        </w:tc>
      </w:tr>
      <w:tr w:rsidR="00CC4704" w:rsidRPr="004F4739" w:rsidTr="005D773B">
        <w:trPr>
          <w:trHeight w:val="2555"/>
        </w:trPr>
        <w:tc>
          <w:tcPr>
            <w:tcW w:w="817" w:type="dxa"/>
          </w:tcPr>
          <w:p w:rsidR="00CC4704" w:rsidRPr="002D0F2F" w:rsidRDefault="00CC4704" w:rsidP="005D773B">
            <w:pPr>
              <w:pStyle w:val="ListParagraph"/>
              <w:ind w:left="0"/>
              <w:jc w:val="both"/>
            </w:pPr>
            <w:r>
              <w:t>5.</w:t>
            </w:r>
          </w:p>
        </w:tc>
        <w:tc>
          <w:tcPr>
            <w:tcW w:w="2410" w:type="dxa"/>
          </w:tcPr>
          <w:p w:rsidR="00CC4704" w:rsidRPr="00AE1ECB" w:rsidRDefault="00CC4704" w:rsidP="005D773B">
            <w:pPr>
              <w:jc w:val="both"/>
              <w:rPr>
                <w:color w:val="000000"/>
              </w:rPr>
            </w:pPr>
            <w:r w:rsidRPr="00AE1ECB">
              <w:rPr>
                <w:color w:val="000000"/>
              </w:rPr>
              <w:t>Изменение и прекращение трудовых правоотношений</w:t>
            </w:r>
          </w:p>
          <w:p w:rsidR="00CC4704" w:rsidRPr="00DC11F5" w:rsidRDefault="00CC4704" w:rsidP="005D773B">
            <w:pPr>
              <w:jc w:val="both"/>
            </w:pPr>
          </w:p>
        </w:tc>
        <w:tc>
          <w:tcPr>
            <w:tcW w:w="6344" w:type="dxa"/>
          </w:tcPr>
          <w:p w:rsidR="00CC4704" w:rsidRPr="00991E51" w:rsidRDefault="00CC4704" w:rsidP="005D773B">
            <w:pPr>
              <w:pStyle w:val="NormalWeb"/>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договора.Общие основания прекращения трудового договора.</w:t>
            </w:r>
          </w:p>
          <w:p w:rsidR="00CC4704" w:rsidRPr="002B7646" w:rsidRDefault="00CC4704"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4F4739" w:rsidRDefault="00CC4704"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CC4704" w:rsidRPr="00C06B3E" w:rsidTr="005D773B">
        <w:tc>
          <w:tcPr>
            <w:tcW w:w="817" w:type="dxa"/>
          </w:tcPr>
          <w:p w:rsidR="00CC4704" w:rsidRPr="002D0F2F" w:rsidRDefault="00CC4704" w:rsidP="005D773B">
            <w:pPr>
              <w:pStyle w:val="ListParagraph"/>
              <w:ind w:left="0"/>
              <w:jc w:val="both"/>
            </w:pPr>
            <w:r>
              <w:t>6.</w:t>
            </w:r>
          </w:p>
        </w:tc>
        <w:tc>
          <w:tcPr>
            <w:tcW w:w="2410" w:type="dxa"/>
          </w:tcPr>
          <w:p w:rsidR="00CC4704" w:rsidRPr="00DC11F5" w:rsidRDefault="00CC4704" w:rsidP="005D773B">
            <w:pPr>
              <w:jc w:val="both"/>
            </w:pPr>
            <w:r w:rsidRPr="00AE1ECB">
              <w:t>Рабочее время и время отдыха</w:t>
            </w:r>
          </w:p>
        </w:tc>
        <w:tc>
          <w:tcPr>
            <w:tcW w:w="6344" w:type="dxa"/>
          </w:tcPr>
          <w:p w:rsidR="00CC4704" w:rsidRPr="00991E51" w:rsidRDefault="00CC4704" w:rsidP="005D773B">
            <w:pPr>
              <w:pStyle w:val="NormalWeb"/>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B940C4" w:rsidRDefault="00CC4704"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CC4704" w:rsidRPr="00C06B3E" w:rsidTr="005D773B">
        <w:tc>
          <w:tcPr>
            <w:tcW w:w="817" w:type="dxa"/>
          </w:tcPr>
          <w:p w:rsidR="00CC4704" w:rsidRDefault="00CC4704" w:rsidP="005D773B">
            <w:pPr>
              <w:pStyle w:val="ListParagraph"/>
              <w:ind w:left="0"/>
              <w:jc w:val="both"/>
            </w:pPr>
            <w:r>
              <w:t>7.</w:t>
            </w:r>
          </w:p>
        </w:tc>
        <w:tc>
          <w:tcPr>
            <w:tcW w:w="2410" w:type="dxa"/>
          </w:tcPr>
          <w:p w:rsidR="00CC4704" w:rsidRPr="00DC11F5" w:rsidRDefault="00CC4704" w:rsidP="005D773B">
            <w:pPr>
              <w:jc w:val="both"/>
            </w:pPr>
            <w:r w:rsidRPr="00AE1ECB">
              <w:t>Оплата труда. Гарантии и компенсации</w:t>
            </w:r>
          </w:p>
        </w:tc>
        <w:tc>
          <w:tcPr>
            <w:tcW w:w="6344" w:type="dxa"/>
          </w:tcPr>
          <w:p w:rsidR="00CC4704" w:rsidRPr="00D76E2E" w:rsidRDefault="00CC4704" w:rsidP="00D76E2E">
            <w:pPr>
              <w:pStyle w:val="NormalWeb"/>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Pr="005E6CE1" w:rsidRDefault="00CC4704" w:rsidP="005D773B">
            <w:pPr>
              <w:shd w:val="clear" w:color="auto" w:fill="FFFFFF"/>
              <w:jc w:val="both"/>
            </w:pPr>
            <w:r w:rsidRPr="005E6CE1">
              <w:t>Работа с Интернет-ресурсами</w:t>
            </w:r>
          </w:p>
          <w:p w:rsidR="00CC4704" w:rsidRPr="005E6CE1" w:rsidRDefault="00CC4704"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CC4704" w:rsidRPr="00C06B3E" w:rsidTr="005D773B">
        <w:tc>
          <w:tcPr>
            <w:tcW w:w="817" w:type="dxa"/>
          </w:tcPr>
          <w:p w:rsidR="00CC4704" w:rsidRDefault="00CC4704" w:rsidP="005D773B">
            <w:pPr>
              <w:pStyle w:val="ListParagraph"/>
              <w:ind w:left="0"/>
              <w:jc w:val="both"/>
            </w:pPr>
            <w:r>
              <w:t>8.</w:t>
            </w:r>
          </w:p>
        </w:tc>
        <w:tc>
          <w:tcPr>
            <w:tcW w:w="2410" w:type="dxa"/>
          </w:tcPr>
          <w:p w:rsidR="00CC4704" w:rsidRPr="00AE1ECB" w:rsidRDefault="00CC4704" w:rsidP="005D773B">
            <w:pPr>
              <w:jc w:val="both"/>
            </w:pPr>
            <w:r w:rsidRPr="00AE1ECB">
              <w:t>Трудовая дисциплина. Материальная ответственность</w:t>
            </w:r>
          </w:p>
          <w:p w:rsidR="00CC4704" w:rsidRPr="00DC11F5" w:rsidRDefault="00CC4704" w:rsidP="005D773B">
            <w:pPr>
              <w:jc w:val="both"/>
            </w:pPr>
          </w:p>
        </w:tc>
        <w:tc>
          <w:tcPr>
            <w:tcW w:w="6344" w:type="dxa"/>
          </w:tcPr>
          <w:p w:rsidR="00CC4704" w:rsidRPr="00D76E2E" w:rsidRDefault="00CC4704" w:rsidP="00D76E2E">
            <w:pPr>
              <w:pStyle w:val="NormalWeb"/>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rPr>
                <w:color w:val="000000"/>
              </w:rPr>
            </w:pPr>
            <w:r w:rsidRPr="002B7646">
              <w:rPr>
                <w:color w:val="000000"/>
              </w:rPr>
              <w:t>Подготовка презентации</w:t>
            </w:r>
          </w:p>
          <w:p w:rsidR="00CC4704" w:rsidRPr="001824BF" w:rsidRDefault="00CC4704"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CC4704" w:rsidRPr="00C06B3E" w:rsidTr="005D773B">
        <w:tc>
          <w:tcPr>
            <w:tcW w:w="817" w:type="dxa"/>
          </w:tcPr>
          <w:p w:rsidR="00CC4704" w:rsidRDefault="00CC4704" w:rsidP="005D773B">
            <w:pPr>
              <w:pStyle w:val="ListParagraph"/>
              <w:ind w:left="0"/>
              <w:jc w:val="both"/>
            </w:pPr>
            <w:r>
              <w:t>9.</w:t>
            </w:r>
          </w:p>
        </w:tc>
        <w:tc>
          <w:tcPr>
            <w:tcW w:w="2410" w:type="dxa"/>
          </w:tcPr>
          <w:p w:rsidR="00CC4704" w:rsidRPr="00DC11F5" w:rsidRDefault="00CC4704" w:rsidP="005D773B">
            <w:pPr>
              <w:jc w:val="both"/>
            </w:pPr>
            <w:r w:rsidRPr="00AE1ECB">
              <w:t>Охрана труда. Трудовые споры</w:t>
            </w:r>
          </w:p>
        </w:tc>
        <w:tc>
          <w:tcPr>
            <w:tcW w:w="6344" w:type="dxa"/>
          </w:tcPr>
          <w:p w:rsidR="00CC4704" w:rsidRPr="00AE1ECB" w:rsidRDefault="00CC4704" w:rsidP="005D773B">
            <w:pPr>
              <w:pStyle w:val="NormalWeb"/>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CC4704" w:rsidRDefault="00CC4704" w:rsidP="005D773B">
            <w:pPr>
              <w:shd w:val="clear" w:color="auto" w:fill="FFFFFF"/>
              <w:jc w:val="both"/>
            </w:pPr>
          </w:p>
          <w:p w:rsidR="00CC4704" w:rsidRDefault="00CC4704" w:rsidP="005D773B">
            <w:pPr>
              <w:shd w:val="clear" w:color="auto" w:fill="FFFFFF"/>
              <w:jc w:val="both"/>
            </w:pP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pPr>
            <w:r>
              <w:t>Работа с проектом инструкции по противопожарной безопасности</w:t>
            </w:r>
          </w:p>
          <w:p w:rsidR="00CC4704" w:rsidRPr="00C06B3E" w:rsidRDefault="00CC4704" w:rsidP="00105899">
            <w:pPr>
              <w:shd w:val="clear" w:color="auto" w:fill="FFFFFF"/>
              <w:jc w:val="both"/>
            </w:pPr>
            <w:r w:rsidRPr="002B7646">
              <w:rPr>
                <w:color w:val="000000"/>
              </w:rPr>
              <w:t>Подготовка презентации</w:t>
            </w:r>
          </w:p>
        </w:tc>
      </w:tr>
    </w:tbl>
    <w:p w:rsidR="00CC4704" w:rsidRDefault="00CC4704" w:rsidP="008D5743">
      <w:pPr>
        <w:ind w:left="360"/>
        <w:jc w:val="both"/>
        <w:rPr>
          <w:b/>
          <w:bCs/>
          <w:i/>
          <w:iCs/>
        </w:rPr>
      </w:pPr>
    </w:p>
    <w:p w:rsidR="00CC4704" w:rsidRPr="00AE1ECB" w:rsidRDefault="00CC4704" w:rsidP="008D5743">
      <w:pPr>
        <w:pStyle w:val="ListParagraph"/>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CC4704" w:rsidRPr="00AE1ECB" w:rsidRDefault="00CC4704" w:rsidP="008D5743">
      <w:pPr>
        <w:pStyle w:val="ListParagraph"/>
        <w:tabs>
          <w:tab w:val="left" w:pos="1701"/>
        </w:tabs>
        <w:ind w:left="0"/>
        <w:rPr>
          <w:b/>
          <w:i/>
        </w:rPr>
      </w:pPr>
    </w:p>
    <w:p w:rsidR="00CC4704" w:rsidRPr="00AE1ECB" w:rsidRDefault="00CC4704" w:rsidP="00DE357C">
      <w:pPr>
        <w:jc w:val="both"/>
      </w:pPr>
      <w:r w:rsidRPr="00AE1ECB">
        <w:t>Невская М.А. Трудовое право [Электронный ресурс]: учебное пособие/ Невская М.А., Шалагина М.А.— Электрон.текстовые данные.— Саратов: Научная книга, 2012.— 229 c.— Режим доступа: http://www.iprbookshop.ru/6351.— ЭБС «IPRbooks», по паролю</w:t>
      </w:r>
    </w:p>
    <w:p w:rsidR="00CC4704" w:rsidRPr="00AE1ECB" w:rsidRDefault="00CC4704" w:rsidP="00DE357C">
      <w:pPr>
        <w:jc w:val="both"/>
      </w:pPr>
    </w:p>
    <w:p w:rsidR="00CC4704" w:rsidRPr="00AE1ECB" w:rsidRDefault="00CC4704" w:rsidP="00DE357C">
      <w:pPr>
        <w:jc w:val="both"/>
      </w:pPr>
      <w:r w:rsidRPr="00AE1ECB">
        <w:t>Кузнецов А.Н. Избранные лекции по трудовому праву [Электронный ресурс]: учебное пособие/ Кузнецов А.Н.— Электрон.текстовые данные.— Саратов: Вузовское образование, 2013.— 392 c.— Режим доступа: http://www.iprbookshop.ru/15834.— ЭБС «IPRbooks», по паролю</w:t>
      </w:r>
    </w:p>
    <w:p w:rsidR="00CC4704" w:rsidRPr="00AE1ECB" w:rsidRDefault="00CC4704" w:rsidP="00DE357C">
      <w:pPr>
        <w:jc w:val="both"/>
      </w:pPr>
    </w:p>
    <w:p w:rsidR="00CC4704" w:rsidRPr="00AE1ECB" w:rsidRDefault="00CC4704" w:rsidP="00DE357C">
      <w:pPr>
        <w:jc w:val="both"/>
      </w:pPr>
      <w:r w:rsidRPr="00AE1ECB">
        <w:t>Захарова Н.А. Трудовое право России [Электронный ресурс]: учебное пособие/ Захарова Н.А., Резепова В.Е.— Электрон.текстовые данные.— Саратов: Омега-Л, Ай Пи Эр Медиа, 2014.— 199 c.— Режим доступа: http://www.iprbookshop.ru/16478.— ЭБС «IPRbooks», по паролю</w:t>
      </w:r>
    </w:p>
    <w:p w:rsidR="00CC4704" w:rsidRPr="00AE1ECB" w:rsidRDefault="00CC4704" w:rsidP="00DE357C">
      <w:pPr>
        <w:jc w:val="both"/>
      </w:pPr>
    </w:p>
    <w:p w:rsidR="00CC4704" w:rsidRPr="00AE1ECB" w:rsidRDefault="00CC4704" w:rsidP="00DE357C">
      <w:pPr>
        <w:jc w:val="both"/>
      </w:pPr>
      <w:r w:rsidRPr="00AE1ECB">
        <w:t>Амаглобели Н.Д. Трудовое право [Электронный ресурс]: учебник/ Амаглобели Н.Д., Гасанов К.К., Рассолов И.М.— Электрон.текстовые данные.— М.: ЮНИТИ-ДАНА, 2014.— 503 c.— Режим доступа: http://www.iprbookshop.ru/18167.— ЭБС «IPRbooks», по паролю</w:t>
      </w:r>
    </w:p>
    <w:p w:rsidR="00CC4704" w:rsidRPr="00AE1ECB" w:rsidRDefault="00CC4704" w:rsidP="00DE357C">
      <w:pPr>
        <w:jc w:val="both"/>
      </w:pPr>
    </w:p>
    <w:p w:rsidR="00CC4704" w:rsidRPr="00AE1ECB" w:rsidRDefault="00CC4704" w:rsidP="00DE357C">
      <w:pPr>
        <w:jc w:val="both"/>
      </w:pPr>
      <w:r w:rsidRPr="00AE1ECB">
        <w:t>Глухов А.В. Трудовое право [Электронный ресурс]: практикум/ Глухов А.В.— Электрон.текстовые данные.— М.: Российский государственный университет правосудия, 2014.— 208 c.— Режим доступа: http://www.iprbookshop.ru/21254.— ЭБС «IPRbooks», по паролю</w:t>
      </w:r>
    </w:p>
    <w:p w:rsidR="00CC4704" w:rsidRPr="00AE1ECB" w:rsidRDefault="00CC4704" w:rsidP="00DE357C">
      <w:pPr>
        <w:jc w:val="both"/>
      </w:pPr>
    </w:p>
    <w:p w:rsidR="00CC4704" w:rsidRPr="00AE1ECB" w:rsidRDefault="00CC4704"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Электрон.текстовые данные.— М.: ЭкООнис, 2014.— 420 c.— Режим доступа: http://www.iprbookshop.ru/35256.— ЭБС «IPRbooks», по паролю</w:t>
      </w:r>
    </w:p>
    <w:p w:rsidR="00CC4704" w:rsidRPr="00AE1ECB" w:rsidRDefault="00CC4704" w:rsidP="00DE357C">
      <w:pPr>
        <w:jc w:val="both"/>
      </w:pPr>
    </w:p>
    <w:p w:rsidR="00CC4704" w:rsidRPr="00AE1ECB" w:rsidRDefault="00CC4704" w:rsidP="00DE357C">
      <w:pPr>
        <w:jc w:val="both"/>
      </w:pPr>
      <w:r w:rsidRPr="00AE1ECB">
        <w:t>Петров А.Я. Заработная плата [Электронный ресурс]: практические аспекты трудового права/ Петров А.Я.— Электрон.текстовые данные.— М.: ЭкООнис, 2013.— 300 c.— Режим доступа: http://www.iprbookshop.ru/35260.— ЭБС «IPRbooks», по паролю</w:t>
      </w:r>
    </w:p>
    <w:p w:rsidR="00CC4704" w:rsidRPr="00AE1ECB" w:rsidRDefault="00CC4704" w:rsidP="00DE357C">
      <w:pPr>
        <w:jc w:val="both"/>
      </w:pPr>
    </w:p>
    <w:p w:rsidR="00CC4704" w:rsidRPr="00AE1ECB" w:rsidRDefault="00CC4704"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Электрон.текстовые данные.— М.: ЭкООнис, 2013.— 392 c.— Режим доступа: http://www.iprbookshop.ru/35262.— ЭБС «IPRbooks», по паролю</w:t>
      </w:r>
    </w:p>
    <w:p w:rsidR="00CC4704" w:rsidRPr="00AE1ECB" w:rsidRDefault="00CC4704" w:rsidP="00DE357C">
      <w:pPr>
        <w:jc w:val="both"/>
      </w:pPr>
    </w:p>
    <w:p w:rsidR="00CC4704" w:rsidRPr="00AE1ECB" w:rsidRDefault="00CC4704"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CC4704" w:rsidRPr="00AE1ECB" w:rsidRDefault="00CC4704" w:rsidP="008D5743">
      <w:pPr>
        <w:tabs>
          <w:tab w:val="left" w:pos="1701"/>
        </w:tabs>
      </w:pPr>
    </w:p>
    <w:p w:rsidR="00CC4704" w:rsidRPr="00D76E2A" w:rsidRDefault="00CC4704" w:rsidP="00D76E2A">
      <w:pPr>
        <w:pStyle w:val="ListParagraph"/>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CC4704" w:rsidRPr="00DC11F5" w:rsidRDefault="00CC4704" w:rsidP="00D76E2A">
      <w:pPr>
        <w:ind w:left="720"/>
        <w:jc w:val="both"/>
      </w:pPr>
      <w:r w:rsidRPr="00DC11F5">
        <w:t>Предусмотрены  следующие виды контроля качества освоения конкретной дисциплины:</w:t>
      </w:r>
    </w:p>
    <w:p w:rsidR="00CC4704" w:rsidRPr="00DC11F5" w:rsidRDefault="00CC4704" w:rsidP="00D76E2A">
      <w:pPr>
        <w:ind w:left="720"/>
        <w:jc w:val="both"/>
      </w:pPr>
      <w:r w:rsidRPr="00DC11F5">
        <w:t>- текущий контроль успеваемости</w:t>
      </w:r>
    </w:p>
    <w:p w:rsidR="00CC4704" w:rsidRPr="00DC11F5" w:rsidRDefault="00CC4704" w:rsidP="00D76E2A">
      <w:pPr>
        <w:ind w:left="720"/>
        <w:jc w:val="both"/>
      </w:pPr>
      <w:r w:rsidRPr="00DC11F5">
        <w:t>- промежуточная аттестация обучающихся по дисциплине</w:t>
      </w:r>
    </w:p>
    <w:p w:rsidR="00CC4704" w:rsidRPr="00DC11F5" w:rsidRDefault="00CC4704"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4704" w:rsidRPr="00DC11F5" w:rsidRDefault="00CC4704" w:rsidP="00D76E2A">
      <w:pPr>
        <w:jc w:val="both"/>
      </w:pPr>
      <w:r w:rsidRPr="00DC11F5">
        <w:tab/>
        <w:t>Текущий контроль успеваемости обеспечивает оценивание хода освоения дисциплины в процессе обучения.</w:t>
      </w:r>
    </w:p>
    <w:p w:rsidR="00CC4704" w:rsidRPr="00AE1ECB" w:rsidRDefault="00CC4704" w:rsidP="008D5743">
      <w:pPr>
        <w:pStyle w:val="ListParagraph"/>
        <w:ind w:left="0"/>
        <w:jc w:val="both"/>
      </w:pPr>
    </w:p>
    <w:p w:rsidR="00CC4704" w:rsidRDefault="00CC4704" w:rsidP="008D5743">
      <w:pPr>
        <w:pStyle w:val="ListParagraph"/>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CC4704" w:rsidRPr="003C238B" w:rsidRDefault="00CC4704" w:rsidP="008D5743">
      <w:pPr>
        <w:pStyle w:val="ListParagraph"/>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62"/>
        <w:gridCol w:w="2590"/>
        <w:gridCol w:w="1894"/>
        <w:gridCol w:w="4960"/>
      </w:tblGrid>
      <w:tr w:rsidR="00CC4704" w:rsidRPr="00AE1ECB" w:rsidTr="00E71CE5">
        <w:trPr>
          <w:jc w:val="center"/>
        </w:trPr>
        <w:tc>
          <w:tcPr>
            <w:tcW w:w="762" w:type="dxa"/>
          </w:tcPr>
          <w:p w:rsidR="00CC4704" w:rsidRPr="00E71CE5" w:rsidRDefault="00CC4704" w:rsidP="00E71CE5">
            <w:pPr>
              <w:pStyle w:val="ListParagraph"/>
              <w:ind w:left="0"/>
              <w:jc w:val="center"/>
              <w:rPr>
                <w:b/>
              </w:rPr>
            </w:pPr>
            <w:r w:rsidRPr="00E71CE5">
              <w:rPr>
                <w:b/>
              </w:rPr>
              <w:t>№ п/п</w:t>
            </w:r>
          </w:p>
        </w:tc>
        <w:tc>
          <w:tcPr>
            <w:tcW w:w="2590" w:type="dxa"/>
          </w:tcPr>
          <w:p w:rsidR="00CC4704" w:rsidRPr="00E71CE5" w:rsidRDefault="00CC4704" w:rsidP="00E71CE5">
            <w:pPr>
              <w:pStyle w:val="ListParagraph"/>
              <w:ind w:left="0"/>
              <w:jc w:val="center"/>
              <w:rPr>
                <w:b/>
              </w:rPr>
            </w:pPr>
            <w:r w:rsidRPr="00E71CE5">
              <w:rPr>
                <w:b/>
              </w:rPr>
              <w:t>Контролируемые разделы (темы)</w:t>
            </w:r>
          </w:p>
        </w:tc>
        <w:tc>
          <w:tcPr>
            <w:tcW w:w="1894" w:type="dxa"/>
          </w:tcPr>
          <w:p w:rsidR="00CC4704" w:rsidRPr="00E71CE5" w:rsidRDefault="00CC4704" w:rsidP="00E71CE5">
            <w:pPr>
              <w:pStyle w:val="ListParagraph"/>
              <w:ind w:left="0"/>
              <w:jc w:val="center"/>
              <w:rPr>
                <w:b/>
              </w:rPr>
            </w:pPr>
            <w:r w:rsidRPr="00E71CE5">
              <w:rPr>
                <w:b/>
              </w:rPr>
              <w:t>Код контролируемой компетенции</w:t>
            </w:r>
          </w:p>
        </w:tc>
        <w:tc>
          <w:tcPr>
            <w:tcW w:w="4960" w:type="dxa"/>
          </w:tcPr>
          <w:p w:rsidR="00CC4704" w:rsidRPr="00E71CE5" w:rsidRDefault="00CC4704" w:rsidP="00E71CE5">
            <w:pPr>
              <w:pStyle w:val="ListParagraph"/>
              <w:ind w:left="0"/>
              <w:rPr>
                <w:b/>
              </w:rPr>
            </w:pPr>
            <w:r w:rsidRPr="00E71CE5">
              <w:rPr>
                <w:b/>
              </w:rPr>
              <w:t xml:space="preserve"> Наименование оценочного средства</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1.</w:t>
            </w:r>
          </w:p>
        </w:tc>
        <w:tc>
          <w:tcPr>
            <w:tcW w:w="2590"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1894" w:type="dxa"/>
          </w:tcPr>
          <w:p w:rsidR="00CC4704" w:rsidRPr="00773DBC" w:rsidRDefault="00CC4704" w:rsidP="00E71CE5">
            <w:pPr>
              <w:pStyle w:val="ListParagraph"/>
              <w:ind w:left="0"/>
              <w:jc w:val="center"/>
            </w:pPr>
            <w:r>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информационный проект</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2.</w:t>
            </w:r>
          </w:p>
        </w:tc>
        <w:tc>
          <w:tcPr>
            <w:tcW w:w="2590" w:type="dxa"/>
          </w:tcPr>
          <w:p w:rsidR="00CC4704" w:rsidRPr="00E71CE5" w:rsidRDefault="00CC4704" w:rsidP="00E71CE5">
            <w:pPr>
              <w:pStyle w:val="NormalWeb"/>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задание к диспуту, тестирование</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3.</w:t>
            </w:r>
          </w:p>
        </w:tc>
        <w:tc>
          <w:tcPr>
            <w:tcW w:w="2590"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задание к диспуту, темы   проектов</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4.</w:t>
            </w:r>
          </w:p>
        </w:tc>
        <w:tc>
          <w:tcPr>
            <w:tcW w:w="2590" w:type="dxa"/>
          </w:tcPr>
          <w:p w:rsidR="00CC4704" w:rsidRPr="00AE1ECB" w:rsidRDefault="00CC4704" w:rsidP="00E71CE5">
            <w:pPr>
              <w:jc w:val="both"/>
            </w:pPr>
            <w:r w:rsidRPr="00AE1ECB">
              <w:t>Возникновение трудовых правоотношений.</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5.</w:t>
            </w:r>
          </w:p>
        </w:tc>
        <w:tc>
          <w:tcPr>
            <w:tcW w:w="2590"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подготовка к ролевой игре,  темы  проектов, решение ситуационных задач</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6.</w:t>
            </w:r>
          </w:p>
        </w:tc>
        <w:tc>
          <w:tcPr>
            <w:tcW w:w="2590" w:type="dxa"/>
          </w:tcPr>
          <w:p w:rsidR="00CC4704" w:rsidRPr="00AE1ECB" w:rsidRDefault="00CC4704" w:rsidP="00E71CE5">
            <w:pPr>
              <w:jc w:val="both"/>
            </w:pPr>
            <w:r w:rsidRPr="00AE1ECB">
              <w:t>Рабочее время и время отдыха</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ситуационные задачи, проблемно-аналитические задания</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7.</w:t>
            </w:r>
          </w:p>
        </w:tc>
        <w:tc>
          <w:tcPr>
            <w:tcW w:w="2590" w:type="dxa"/>
          </w:tcPr>
          <w:p w:rsidR="00CC4704" w:rsidRPr="00AE1ECB" w:rsidRDefault="00CC4704" w:rsidP="00E71CE5">
            <w:pPr>
              <w:jc w:val="both"/>
            </w:pPr>
            <w:r w:rsidRPr="00AE1ECB">
              <w:t>Оплата труда. Гарантии и компенсации</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8.</w:t>
            </w:r>
          </w:p>
        </w:tc>
        <w:tc>
          <w:tcPr>
            <w:tcW w:w="2590" w:type="dxa"/>
          </w:tcPr>
          <w:p w:rsidR="00CC4704" w:rsidRPr="00AE1ECB" w:rsidRDefault="00CC4704" w:rsidP="00E71CE5">
            <w:pPr>
              <w:jc w:val="both"/>
            </w:pPr>
            <w:r w:rsidRPr="00AE1ECB">
              <w:t>Трудовая дисциплина. Материальная ответственность</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темы  проектов, вопросы к контрольной работе, тестирование</w:t>
            </w:r>
          </w:p>
        </w:tc>
      </w:tr>
      <w:tr w:rsidR="00CC4704" w:rsidRPr="00AE1ECB" w:rsidTr="00E71CE5">
        <w:trPr>
          <w:jc w:val="center"/>
        </w:trPr>
        <w:tc>
          <w:tcPr>
            <w:tcW w:w="762" w:type="dxa"/>
          </w:tcPr>
          <w:p w:rsidR="00CC4704" w:rsidRPr="00AE1ECB" w:rsidRDefault="00CC4704" w:rsidP="00E71CE5">
            <w:pPr>
              <w:pStyle w:val="ListParagraph"/>
              <w:numPr>
                <w:ilvl w:val="0"/>
                <w:numId w:val="6"/>
              </w:numPr>
              <w:ind w:left="0"/>
            </w:pPr>
            <w:r>
              <w:t>9.</w:t>
            </w:r>
          </w:p>
        </w:tc>
        <w:tc>
          <w:tcPr>
            <w:tcW w:w="2590" w:type="dxa"/>
          </w:tcPr>
          <w:p w:rsidR="00CC4704" w:rsidRPr="00AE1ECB" w:rsidRDefault="00CC4704" w:rsidP="00E71CE5">
            <w:pPr>
              <w:jc w:val="both"/>
            </w:pPr>
            <w:r w:rsidRPr="00AE1ECB">
              <w:t>Охрана труда. Трудовые споры</w:t>
            </w:r>
          </w:p>
        </w:tc>
        <w:tc>
          <w:tcPr>
            <w:tcW w:w="1894" w:type="dxa"/>
          </w:tcPr>
          <w:p w:rsidR="00CC4704" w:rsidRPr="00773DBC" w:rsidRDefault="00CC4704" w:rsidP="00E71CE5">
            <w:pPr>
              <w:pStyle w:val="ListParagraph"/>
              <w:ind w:left="0"/>
              <w:jc w:val="center"/>
            </w:pPr>
            <w:r w:rsidRPr="00AA2391">
              <w:t>ПК-2</w:t>
            </w:r>
          </w:p>
        </w:tc>
        <w:tc>
          <w:tcPr>
            <w:tcW w:w="4960" w:type="dxa"/>
          </w:tcPr>
          <w:p w:rsidR="00CC4704" w:rsidRPr="00AE1ECB" w:rsidRDefault="00CC4704" w:rsidP="00E71CE5">
            <w:pPr>
              <w:pStyle w:val="ListParagraph"/>
              <w:ind w:left="0"/>
              <w:jc w:val="both"/>
            </w:pPr>
            <w:r w:rsidRPr="00AE1ECB">
              <w:t>Вопросы к семинару, проблемно-аналитическое задание,  ситуационные задачи, эссе</w:t>
            </w:r>
          </w:p>
        </w:tc>
      </w:tr>
    </w:tbl>
    <w:p w:rsidR="00CC4704" w:rsidRPr="00AE1ECB" w:rsidRDefault="00CC4704" w:rsidP="008D5743">
      <w:pPr>
        <w:pStyle w:val="ListParagraph"/>
        <w:ind w:left="0"/>
        <w:jc w:val="both"/>
      </w:pPr>
    </w:p>
    <w:p w:rsidR="00CC4704" w:rsidRPr="00DC11F5" w:rsidRDefault="00CC4704"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4704" w:rsidRPr="008106D8" w:rsidRDefault="00CC4704" w:rsidP="008D5743">
      <w:pPr>
        <w:jc w:val="both"/>
        <w:rPr>
          <w:b/>
          <w:i/>
        </w:rPr>
      </w:pPr>
      <w:bookmarkStart w:id="2" w:name="_Hlk70267794"/>
      <w:bookmarkEnd w:id="1"/>
    </w:p>
    <w:bookmarkEnd w:id="2"/>
    <w:p w:rsidR="00CC4704" w:rsidRPr="00590D77" w:rsidRDefault="00CC4704"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C4704" w:rsidRPr="00590D77" w:rsidRDefault="00CC4704" w:rsidP="008D5743">
      <w:pPr>
        <w:pStyle w:val="NormalWeb"/>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См.пункт 4.2.2 </w:t>
      </w:r>
    </w:p>
    <w:p w:rsidR="00CC4704" w:rsidRDefault="00CC4704" w:rsidP="008D5743">
      <w:pPr>
        <w:pStyle w:val="ListParagraph"/>
        <w:ind w:left="0"/>
        <w:jc w:val="both"/>
        <w:rPr>
          <w:bCs/>
          <w:color w:val="000000"/>
          <w:bdr w:val="none" w:sz="0" w:space="0" w:color="auto" w:frame="1"/>
          <w:shd w:val="clear" w:color="auto" w:fill="FFFFFF"/>
        </w:rPr>
      </w:pPr>
    </w:p>
    <w:p w:rsidR="00CC4704" w:rsidRPr="00AE1ECB" w:rsidRDefault="00CC4704" w:rsidP="008D5743">
      <w:pPr>
        <w:pStyle w:val="ListParagraph"/>
        <w:ind w:left="0"/>
        <w:jc w:val="both"/>
        <w:rPr>
          <w:b/>
        </w:rPr>
      </w:pPr>
      <w:bookmarkStart w:id="3" w:name="_Hlk70270230"/>
      <w:r w:rsidRPr="00AE1ECB">
        <w:rPr>
          <w:b/>
        </w:rPr>
        <w:t xml:space="preserve">Типовые </w:t>
      </w:r>
      <w:r>
        <w:rPr>
          <w:b/>
        </w:rPr>
        <w:t>проблемно-аналитические задания</w:t>
      </w:r>
    </w:p>
    <w:p w:rsidR="00CC4704" w:rsidRPr="00DE357C" w:rsidRDefault="00CC4704" w:rsidP="00DE357C">
      <w:pPr>
        <w:pStyle w:val="ListParagraph"/>
        <w:ind w:left="0"/>
        <w:rPr>
          <w:i/>
        </w:rPr>
      </w:pPr>
      <w:bookmarkStart w:id="4" w:name="_Hlk70257392"/>
      <w:r>
        <w:rPr>
          <w:i/>
        </w:rPr>
        <w:t>Задание для практической подготовки</w:t>
      </w:r>
    </w:p>
    <w:bookmarkEnd w:id="4"/>
    <w:p w:rsidR="00CC4704" w:rsidRDefault="00CC4704" w:rsidP="008D5743">
      <w:pPr>
        <w:pStyle w:val="BodyText"/>
        <w:spacing w:after="0"/>
        <w:jc w:val="both"/>
      </w:pPr>
      <w:r>
        <w:t>Проведите сравнительный анализ:</w:t>
      </w:r>
    </w:p>
    <w:p w:rsidR="00CC4704" w:rsidRPr="00AE1ECB" w:rsidRDefault="00CC4704" w:rsidP="00DE357C">
      <w:pPr>
        <w:pStyle w:val="BodyText"/>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840"/>
        <w:gridCol w:w="2840"/>
        <w:gridCol w:w="2840"/>
      </w:tblGrid>
      <w:tr w:rsidR="00CC4704" w:rsidRPr="00AE1ECB" w:rsidTr="00273D27">
        <w:tc>
          <w:tcPr>
            <w:tcW w:w="2840" w:type="dxa"/>
          </w:tcPr>
          <w:p w:rsidR="00CC4704" w:rsidRPr="00AE1ECB" w:rsidRDefault="00CC4704" w:rsidP="005D773B">
            <w:pPr>
              <w:pStyle w:val="BodyText"/>
              <w:spacing w:after="0"/>
              <w:ind w:firstLine="350"/>
            </w:pPr>
            <w:r w:rsidRPr="00AE1ECB">
              <w:t>Трудовое отношение</w:t>
            </w:r>
          </w:p>
        </w:tc>
        <w:tc>
          <w:tcPr>
            <w:tcW w:w="2840" w:type="dxa"/>
          </w:tcPr>
          <w:p w:rsidR="00CC4704" w:rsidRPr="00AE1ECB" w:rsidRDefault="00CC4704" w:rsidP="00273D27">
            <w:pPr>
              <w:pStyle w:val="BodyText"/>
              <w:spacing w:after="0"/>
            </w:pPr>
            <w:r w:rsidRPr="00AE1ECB">
              <w:t>Договор об оказании услуг</w:t>
            </w:r>
          </w:p>
        </w:tc>
        <w:tc>
          <w:tcPr>
            <w:tcW w:w="2840" w:type="dxa"/>
          </w:tcPr>
          <w:p w:rsidR="00CC4704" w:rsidRPr="00AE1ECB" w:rsidRDefault="00CC4704" w:rsidP="005D773B">
            <w:pPr>
              <w:pStyle w:val="BodyText"/>
              <w:spacing w:after="0"/>
              <w:ind w:firstLine="350"/>
            </w:pPr>
            <w:r w:rsidRPr="00AE1ECB">
              <w:t>Договор подряда</w:t>
            </w:r>
          </w:p>
        </w:tc>
      </w:tr>
      <w:bookmarkEnd w:id="3"/>
      <w:tr w:rsidR="00CC4704" w:rsidRPr="00AE1ECB" w:rsidTr="00273D27">
        <w:tc>
          <w:tcPr>
            <w:tcW w:w="2840" w:type="dxa"/>
          </w:tcPr>
          <w:p w:rsidR="00CC4704" w:rsidRPr="00AE1ECB" w:rsidRDefault="00CC4704" w:rsidP="005D773B">
            <w:pPr>
              <w:pStyle w:val="BodyText"/>
              <w:spacing w:after="0"/>
              <w:ind w:firstLine="350"/>
            </w:pPr>
          </w:p>
        </w:tc>
        <w:tc>
          <w:tcPr>
            <w:tcW w:w="2840" w:type="dxa"/>
          </w:tcPr>
          <w:p w:rsidR="00CC4704" w:rsidRPr="00AE1ECB" w:rsidRDefault="00CC4704" w:rsidP="005D773B">
            <w:pPr>
              <w:pStyle w:val="BodyText"/>
              <w:spacing w:after="0"/>
              <w:ind w:firstLine="350"/>
            </w:pPr>
          </w:p>
        </w:tc>
        <w:tc>
          <w:tcPr>
            <w:tcW w:w="2840" w:type="dxa"/>
          </w:tcPr>
          <w:p w:rsidR="00CC4704" w:rsidRPr="00AE1ECB" w:rsidRDefault="00CC4704" w:rsidP="005D773B">
            <w:pPr>
              <w:pStyle w:val="BodyText"/>
              <w:spacing w:after="0"/>
              <w:ind w:firstLine="350"/>
            </w:pPr>
          </w:p>
        </w:tc>
      </w:tr>
    </w:tbl>
    <w:p w:rsidR="00CC4704" w:rsidRPr="00AE1ECB" w:rsidRDefault="00CC4704" w:rsidP="00DE357C">
      <w:pPr>
        <w:pStyle w:val="BodyText"/>
        <w:spacing w:after="0"/>
      </w:pPr>
    </w:p>
    <w:p w:rsidR="00CC4704" w:rsidRPr="00AE1ECB" w:rsidRDefault="00CC4704" w:rsidP="00DE357C">
      <w:pPr>
        <w:pStyle w:val="BodyText"/>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CC4704" w:rsidRPr="00AE1ECB" w:rsidTr="005D773B">
        <w:tc>
          <w:tcPr>
            <w:tcW w:w="4261" w:type="dxa"/>
          </w:tcPr>
          <w:p w:rsidR="00CC4704" w:rsidRPr="00AE1ECB" w:rsidRDefault="00CC4704" w:rsidP="005D773B">
            <w:pPr>
              <w:pStyle w:val="BodyText"/>
              <w:spacing w:after="0"/>
              <w:ind w:firstLine="350"/>
            </w:pPr>
            <w:r w:rsidRPr="00AE1ECB">
              <w:t>Общая часть</w:t>
            </w:r>
          </w:p>
        </w:tc>
        <w:tc>
          <w:tcPr>
            <w:tcW w:w="4261" w:type="dxa"/>
          </w:tcPr>
          <w:p w:rsidR="00CC4704" w:rsidRPr="00AE1ECB" w:rsidRDefault="00CC4704" w:rsidP="005D773B">
            <w:pPr>
              <w:pStyle w:val="BodyText"/>
              <w:spacing w:after="0"/>
              <w:ind w:firstLine="350"/>
            </w:pPr>
            <w:r w:rsidRPr="00AE1ECB">
              <w:t>Особенная часть</w:t>
            </w:r>
          </w:p>
        </w:tc>
      </w:tr>
      <w:tr w:rsidR="00CC4704" w:rsidRPr="00AE1ECB" w:rsidTr="005D773B">
        <w:tc>
          <w:tcPr>
            <w:tcW w:w="4261" w:type="dxa"/>
          </w:tcPr>
          <w:p w:rsidR="00CC4704" w:rsidRPr="00AE1ECB" w:rsidRDefault="00CC4704" w:rsidP="005D773B">
            <w:pPr>
              <w:pStyle w:val="BodyText"/>
              <w:spacing w:after="0"/>
              <w:ind w:firstLine="350"/>
            </w:pPr>
          </w:p>
        </w:tc>
        <w:tc>
          <w:tcPr>
            <w:tcW w:w="4261" w:type="dxa"/>
          </w:tcPr>
          <w:p w:rsidR="00CC4704" w:rsidRPr="00AE1ECB" w:rsidRDefault="00CC4704" w:rsidP="005D773B">
            <w:pPr>
              <w:pStyle w:val="BodyText"/>
              <w:spacing w:after="0"/>
              <w:ind w:firstLine="350"/>
            </w:pPr>
          </w:p>
        </w:tc>
      </w:tr>
      <w:bookmarkEnd w:id="5"/>
    </w:tbl>
    <w:p w:rsidR="00CC4704" w:rsidRPr="00AE1ECB" w:rsidRDefault="00CC4704" w:rsidP="008D5743">
      <w:pPr>
        <w:pStyle w:val="ListParagraph"/>
        <w:ind w:left="0"/>
        <w:jc w:val="both"/>
        <w:rPr>
          <w:b/>
        </w:rPr>
      </w:pPr>
    </w:p>
    <w:p w:rsidR="00CC4704" w:rsidRPr="00AE1ECB" w:rsidRDefault="00CC4704" w:rsidP="008D5743">
      <w:pPr>
        <w:pStyle w:val="ListParagraph"/>
        <w:ind w:left="0"/>
        <w:jc w:val="both"/>
        <w:rPr>
          <w:b/>
        </w:rPr>
      </w:pPr>
      <w:bookmarkStart w:id="6" w:name="_Hlk70270436"/>
      <w:r>
        <w:rPr>
          <w:b/>
        </w:rPr>
        <w:t>Типовые ситуационные задачи</w:t>
      </w:r>
    </w:p>
    <w:p w:rsidR="00CC4704" w:rsidRPr="00AE1ECB" w:rsidRDefault="00CC4704" w:rsidP="008D5743">
      <w:pPr>
        <w:rPr>
          <w:b/>
        </w:rPr>
      </w:pPr>
      <w:r w:rsidRPr="00AE1ECB">
        <w:rPr>
          <w:b/>
        </w:rPr>
        <w:t>Задача 1.</w:t>
      </w:r>
    </w:p>
    <w:bookmarkEnd w:id="6"/>
    <w:p w:rsidR="00CC4704" w:rsidRPr="00AE1ECB" w:rsidRDefault="00CC4704"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CC4704" w:rsidRPr="00AE1ECB" w:rsidRDefault="00CC4704"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CC4704" w:rsidRPr="00AE1ECB" w:rsidRDefault="00CC4704" w:rsidP="008D5743">
      <w:pPr>
        <w:jc w:val="both"/>
        <w:rPr>
          <w:b/>
        </w:rPr>
      </w:pPr>
      <w:r w:rsidRPr="00AE1ECB">
        <w:rPr>
          <w:b/>
        </w:rPr>
        <w:t>Задача 2.</w:t>
      </w:r>
    </w:p>
    <w:p w:rsidR="00CC4704" w:rsidRPr="00AE1ECB" w:rsidRDefault="00CC4704"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CC4704" w:rsidRPr="00AE1ECB" w:rsidRDefault="00CC4704"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CC4704" w:rsidRPr="00AE1ECB" w:rsidRDefault="00CC4704" w:rsidP="008D5743">
      <w:pPr>
        <w:jc w:val="both"/>
        <w:rPr>
          <w:b/>
        </w:rPr>
      </w:pPr>
      <w:r w:rsidRPr="00AE1ECB">
        <w:rPr>
          <w:b/>
        </w:rPr>
        <w:t>Задача 3.</w:t>
      </w:r>
    </w:p>
    <w:p w:rsidR="00CC4704" w:rsidRPr="00AE1ECB" w:rsidRDefault="00CC4704"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CC4704" w:rsidRPr="00AE1ECB" w:rsidRDefault="00CC4704"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CC4704" w:rsidRPr="00AE1ECB" w:rsidRDefault="00CC4704" w:rsidP="008D5743">
      <w:pPr>
        <w:jc w:val="both"/>
        <w:rPr>
          <w:b/>
        </w:rPr>
      </w:pPr>
      <w:r w:rsidRPr="00AE1ECB">
        <w:rPr>
          <w:b/>
        </w:rPr>
        <w:t>Задача 4.</w:t>
      </w:r>
    </w:p>
    <w:p w:rsidR="00CC4704" w:rsidRPr="00AE1ECB" w:rsidRDefault="00CC4704"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CC4704" w:rsidRPr="00AE1ECB" w:rsidRDefault="00CC4704"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CC4704" w:rsidRPr="00AE1ECB" w:rsidRDefault="00CC4704" w:rsidP="008D5743">
      <w:pPr>
        <w:jc w:val="both"/>
        <w:rPr>
          <w:b/>
        </w:rPr>
      </w:pPr>
      <w:r w:rsidRPr="00AE1ECB">
        <w:rPr>
          <w:b/>
        </w:rPr>
        <w:t>Задача 5.</w:t>
      </w:r>
    </w:p>
    <w:p w:rsidR="00CC4704" w:rsidRPr="00AE1ECB" w:rsidRDefault="00CC4704"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CC4704" w:rsidRPr="00AE1ECB" w:rsidRDefault="00CC4704" w:rsidP="008D5743">
      <w:pPr>
        <w:jc w:val="both"/>
      </w:pPr>
      <w:r w:rsidRPr="00AE1ECB">
        <w:t>изменениях и дополнениях.</w:t>
      </w:r>
    </w:p>
    <w:p w:rsidR="00CC4704" w:rsidRPr="00AE1ECB" w:rsidRDefault="00CC4704"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CC4704" w:rsidRPr="00AE1ECB" w:rsidRDefault="00CC4704" w:rsidP="008D5743">
      <w:pPr>
        <w:jc w:val="both"/>
        <w:rPr>
          <w:b/>
        </w:rPr>
      </w:pPr>
      <w:r w:rsidRPr="00AE1ECB">
        <w:rPr>
          <w:b/>
        </w:rPr>
        <w:t>Задача 6.</w:t>
      </w:r>
    </w:p>
    <w:p w:rsidR="00CC4704" w:rsidRPr="00AE1ECB" w:rsidRDefault="00CC4704"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CC4704" w:rsidRPr="00AE1ECB" w:rsidRDefault="00CC4704"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CC4704" w:rsidRPr="00AE1ECB" w:rsidRDefault="00CC4704"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CC4704" w:rsidRPr="009E7351" w:rsidRDefault="00CC4704" w:rsidP="008D5743">
      <w:pPr>
        <w:pStyle w:val="ListParagraph"/>
        <w:ind w:left="0"/>
        <w:jc w:val="both"/>
        <w:rPr>
          <w:bCs/>
          <w:i/>
          <w:iCs/>
        </w:rPr>
      </w:pPr>
    </w:p>
    <w:p w:rsidR="00CC4704" w:rsidRPr="00590D77" w:rsidRDefault="00CC4704"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C4704" w:rsidRPr="00DE357C" w:rsidRDefault="00CC4704" w:rsidP="00DE357C">
      <w:pPr>
        <w:pStyle w:val="ListParagraph"/>
        <w:ind w:left="0"/>
        <w:rPr>
          <w:i/>
        </w:rPr>
      </w:pPr>
      <w:bookmarkStart w:id="7" w:name="_Hlk70270943"/>
      <w:r>
        <w:rPr>
          <w:i/>
        </w:rPr>
        <w:t>Задание для практической подготовки</w:t>
      </w:r>
    </w:p>
    <w:p w:rsidR="00CC4704" w:rsidRPr="00AE1ECB" w:rsidRDefault="00CC4704" w:rsidP="008D5743">
      <w:pPr>
        <w:rPr>
          <w:i/>
        </w:rPr>
      </w:pPr>
      <w:bookmarkStart w:id="8" w:name="_Hlk70271080"/>
      <w:bookmarkEnd w:id="7"/>
      <w:r>
        <w:rPr>
          <w:i/>
        </w:rPr>
        <w:t xml:space="preserve">Ролевая игра </w:t>
      </w:r>
    </w:p>
    <w:p w:rsidR="00CC4704" w:rsidRPr="00590D77" w:rsidRDefault="00CC4704"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CC4704" w:rsidRPr="00AE1ECB" w:rsidRDefault="00CC4704" w:rsidP="00DE357C">
      <w:pPr>
        <w:rPr>
          <w:i/>
        </w:rPr>
      </w:pPr>
      <w:r w:rsidRPr="00AE1ECB">
        <w:rPr>
          <w:i/>
        </w:rPr>
        <w:t>Д</w:t>
      </w:r>
      <w:r>
        <w:rPr>
          <w:i/>
        </w:rPr>
        <w:t xml:space="preserve">еловая игра </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CC4704" w:rsidRPr="00AE1ECB" w:rsidRDefault="00CC4704" w:rsidP="008D5743">
      <w:pPr>
        <w:pStyle w:val="NormalWeb"/>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CC4704" w:rsidRPr="00AE1ECB" w:rsidRDefault="00CC4704" w:rsidP="008D5743">
      <w:pPr>
        <w:pStyle w:val="NormalWeb"/>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AE1ECB">
          <w:rPr>
            <w:rStyle w:val="Hyperlink"/>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CC4704" w:rsidRPr="00AE1ECB" w:rsidRDefault="00CC4704" w:rsidP="008D5743">
      <w:pPr>
        <w:pStyle w:val="NormalWeb"/>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AE1ECB">
          <w:rPr>
            <w:rStyle w:val="Hyperlink"/>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CC4704"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7" w:tooltip="Бухгалтерия" w:history="1">
        <w:r w:rsidRPr="00AE1ECB">
          <w:rPr>
            <w:rStyle w:val="Hyperlink"/>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AE1ECB">
          <w:rPr>
            <w:rStyle w:val="Hyperlink"/>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AE1ECB">
          <w:rPr>
            <w:rStyle w:val="Hyperlink"/>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CC4704" w:rsidRPr="00AE1ECB" w:rsidRDefault="00CC4704" w:rsidP="008D5743">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CC4704" w:rsidRPr="00DE357C" w:rsidRDefault="00CC4704" w:rsidP="00DE357C">
      <w:pPr>
        <w:pStyle w:val="NormalWeb"/>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CC4704" w:rsidRDefault="00CC4704" w:rsidP="008D5743">
      <w:pPr>
        <w:pStyle w:val="ListParagraph"/>
        <w:ind w:left="0"/>
        <w:jc w:val="both"/>
        <w:rPr>
          <w:b/>
        </w:rPr>
      </w:pPr>
    </w:p>
    <w:p w:rsidR="00CC4704" w:rsidRPr="00AE1ECB" w:rsidRDefault="00CC4704" w:rsidP="008D5743">
      <w:pPr>
        <w:pStyle w:val="ListParagraph"/>
        <w:ind w:left="0"/>
        <w:jc w:val="both"/>
        <w:rPr>
          <w:b/>
        </w:rPr>
      </w:pPr>
      <w:r w:rsidRPr="00AE1ECB">
        <w:rPr>
          <w:b/>
        </w:rPr>
        <w:t>Т</w:t>
      </w:r>
      <w:r>
        <w:rPr>
          <w:b/>
        </w:rPr>
        <w:t>иповые тесты</w:t>
      </w:r>
    </w:p>
    <w:p w:rsidR="00CC4704" w:rsidRPr="00AE1ECB" w:rsidRDefault="00CC4704" w:rsidP="008D5743">
      <w:pPr>
        <w:pStyle w:val="Title"/>
        <w:numPr>
          <w:ilvl w:val="0"/>
          <w:numId w:val="2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CC4704"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CC4704" w:rsidRPr="00AE1ECB" w:rsidRDefault="00CC4704" w:rsidP="008D5743">
      <w:pPr>
        <w:pStyle w:val="Title"/>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до 1 года;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до 4 лет;</w:t>
      </w:r>
    </w:p>
    <w:p w:rsidR="00CC4704" w:rsidRDefault="00CC4704" w:rsidP="008D5743">
      <w:pPr>
        <w:pStyle w:val="Title"/>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CC4704" w:rsidRPr="00DC7E7E" w:rsidRDefault="00CC4704" w:rsidP="008D5743">
      <w:pPr>
        <w:pStyle w:val="Title"/>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Трудовым Кодексом РФ;</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CC4704" w:rsidRDefault="00CC4704" w:rsidP="008D5743">
      <w:pPr>
        <w:pStyle w:val="Title"/>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DC7E7E" w:rsidRDefault="00CC4704" w:rsidP="008D5743">
      <w:pPr>
        <w:pStyle w:val="Title"/>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актом;</w:t>
      </w:r>
    </w:p>
    <w:p w:rsidR="00CC4704" w:rsidRDefault="00CC4704" w:rsidP="008D5743">
      <w:pPr>
        <w:pStyle w:val="Title"/>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приказом или распоряжением работодателя.</w:t>
      </w:r>
    </w:p>
    <w:p w:rsidR="00CC4704" w:rsidRPr="00DC7E7E" w:rsidRDefault="00CC4704" w:rsidP="00DE357C">
      <w:pPr>
        <w:pStyle w:val="Title"/>
        <w:numPr>
          <w:ilvl w:val="0"/>
          <w:numId w:val="36"/>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после уведомительной регистрации;</w:t>
      </w:r>
    </w:p>
    <w:p w:rsidR="00CC4704" w:rsidRDefault="00CC4704" w:rsidP="008D5743">
      <w:pPr>
        <w:pStyle w:val="Title"/>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CC4704" w:rsidRPr="00DC7E7E" w:rsidRDefault="00CC4704" w:rsidP="008D5743">
      <w:pPr>
        <w:pStyle w:val="Title"/>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инспекцией по труду;</w:t>
      </w:r>
    </w:p>
    <w:p w:rsidR="00CC4704"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AE1ECB" w:rsidRDefault="00CC4704" w:rsidP="008D5743">
      <w:pPr>
        <w:pStyle w:val="Title"/>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имеющими детей в возрасте до 3-х лет;</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одинокими матерями, имеющими детей до 13 лет;</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имеющими и воспитывающими ребенка-инвалида до 18 лет;</w:t>
      </w:r>
    </w:p>
    <w:p w:rsidR="00CC4704"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CC4704" w:rsidRPr="00AE1ECB" w:rsidRDefault="00CC4704" w:rsidP="008D5743">
      <w:pPr>
        <w:pStyle w:val="Title"/>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их согласия;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в случае создания для них особых условий повышенной безопасности;</w:t>
      </w:r>
    </w:p>
    <w:p w:rsidR="00CC4704"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CC4704" w:rsidRPr="00AE1ECB" w:rsidRDefault="00CC4704" w:rsidP="008D5743">
      <w:pPr>
        <w:pStyle w:val="Title"/>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уплачивать страховые взносы;</w:t>
      </w:r>
    </w:p>
    <w:p w:rsidR="00CC4704"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CC4704" w:rsidRPr="00AE1ECB" w:rsidRDefault="00CC4704" w:rsidP="008D5743">
      <w:pPr>
        <w:pStyle w:val="Title"/>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в устной форме за 1 месяц;</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менее чем за 2 недели.</w:t>
      </w:r>
    </w:p>
    <w:p w:rsidR="00CC4704" w:rsidRPr="00AE1ECB" w:rsidRDefault="00CC4704" w:rsidP="008D5743">
      <w:pPr>
        <w:pStyle w:val="Title"/>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лицом, ищущим работу;</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 работником данной организации;</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         оба варианта верны.</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решению работодателя;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решению работника;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за счет работника;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за счет работодателя и работника.</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работодателем;</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Правительством Российской Федерации;</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3 месяцев;</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5 месяцев;</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CC4704" w:rsidRPr="00AE1ECB" w:rsidRDefault="00CC4704" w:rsidP="008D5743">
      <w:pPr>
        <w:pStyle w:val="Title"/>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CC4704" w:rsidRPr="00AE1ECB" w:rsidRDefault="00CC4704" w:rsidP="00273D27">
      <w:pPr>
        <w:pStyle w:val="Title"/>
        <w:ind w:firstLine="851"/>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1 года;</w:t>
      </w:r>
    </w:p>
    <w:p w:rsidR="00CC4704" w:rsidRPr="00AE1ECB" w:rsidRDefault="00CC4704" w:rsidP="008D5743">
      <w:pPr>
        <w:pStyle w:val="Title"/>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CC4704" w:rsidRPr="00DE357C" w:rsidRDefault="00CC4704" w:rsidP="00DE357C">
      <w:pPr>
        <w:pStyle w:val="Title"/>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4 лет.</w:t>
      </w:r>
    </w:p>
    <w:p w:rsidR="00CC4704" w:rsidRPr="00DE357C" w:rsidRDefault="00CC4704" w:rsidP="00DE357C">
      <w:pPr>
        <w:pStyle w:val="ListParagraph"/>
        <w:ind w:left="0"/>
        <w:jc w:val="both"/>
        <w:rPr>
          <w:b/>
        </w:rPr>
      </w:pPr>
      <w:r w:rsidRPr="00AE1ECB">
        <w:rPr>
          <w:b/>
        </w:rPr>
        <w:t>Типовые вопросы к контрольным работ</w:t>
      </w:r>
      <w:r>
        <w:rPr>
          <w:b/>
        </w:rPr>
        <w:t>ам</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CC4704" w:rsidRPr="00AE1ECB" w:rsidRDefault="00CC4704" w:rsidP="008D5743">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CC4704" w:rsidRPr="00AE1ECB" w:rsidRDefault="00CC4704" w:rsidP="008D5743">
      <w:pPr>
        <w:widowControl/>
        <w:autoSpaceDE/>
        <w:autoSpaceDN/>
        <w:adjustRightInd/>
        <w:ind w:firstLine="708"/>
        <w:rPr>
          <w:b/>
          <w:i/>
          <w:shd w:val="clear" w:color="auto" w:fill="FFFFFF"/>
          <w:lang w:eastAsia="en-US"/>
        </w:rPr>
      </w:pPr>
    </w:p>
    <w:p w:rsidR="00CC4704" w:rsidRPr="00DC11F5" w:rsidRDefault="00CC4704" w:rsidP="007B6BF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4704" w:rsidRPr="007B6BF4" w:rsidRDefault="00CC4704" w:rsidP="007B6BF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4704" w:rsidRPr="00AE1ECB" w:rsidRDefault="00CC4704" w:rsidP="00DE357C">
      <w:pPr>
        <w:tabs>
          <w:tab w:val="left" w:pos="851"/>
        </w:tabs>
        <w:jc w:val="both"/>
        <w:rPr>
          <w:i/>
        </w:rPr>
      </w:pPr>
    </w:p>
    <w:p w:rsidR="00CC4704" w:rsidRPr="00AE1ECB" w:rsidRDefault="00CC4704" w:rsidP="008D5743">
      <w:pPr>
        <w:pStyle w:val="ListParagraph"/>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CC4704" w:rsidRPr="00AE1ECB" w:rsidRDefault="00CC4704" w:rsidP="008D5743">
      <w:pPr>
        <w:pStyle w:val="ListParagraph"/>
        <w:ind w:left="0"/>
        <w:rPr>
          <w:b/>
          <w:i/>
        </w:rPr>
      </w:pPr>
    </w:p>
    <w:p w:rsidR="00CC4704" w:rsidRPr="00AE1ECB" w:rsidRDefault="00CC4704" w:rsidP="008D5743">
      <w:pPr>
        <w:pStyle w:val="ListParagraph"/>
        <w:ind w:left="0"/>
        <w:rPr>
          <w:i/>
        </w:rPr>
      </w:pPr>
      <w:r w:rsidRPr="00AE1ECB">
        <w:rPr>
          <w:i/>
        </w:rPr>
        <w:t xml:space="preserve">          7.1 Основная учебная литература:</w:t>
      </w:r>
    </w:p>
    <w:p w:rsidR="00CC4704" w:rsidRPr="00AE1ECB" w:rsidRDefault="00CC4704" w:rsidP="008D5743">
      <w:pPr>
        <w:pStyle w:val="ListParagraph"/>
        <w:ind w:left="0"/>
        <w:rPr>
          <w:i/>
        </w:rPr>
      </w:pPr>
    </w:p>
    <w:p w:rsidR="00CC4704" w:rsidRPr="00AE1ECB" w:rsidRDefault="00CC4704" w:rsidP="00DE357C">
      <w:pPr>
        <w:jc w:val="both"/>
      </w:pPr>
      <w:r w:rsidRPr="00AE1ECB">
        <w:t>Захарова Н.А. Трудовое право России [Электронный ресурс]: учебное пособие/ Захарова Н.А., Резепова В.Е.— Электрон.текстовые данные.— Саратов: Омега-Л, Ай Пи Эр Медиа, 2014.— 199 c.— Режим доступа: http://www.iprbookshop.ru/16478.— ЭБС «IPRbooks», по паролю</w:t>
      </w:r>
    </w:p>
    <w:p w:rsidR="00CC4704" w:rsidRPr="00AE1ECB" w:rsidRDefault="00CC4704" w:rsidP="00DE357C">
      <w:pPr>
        <w:jc w:val="both"/>
      </w:pPr>
    </w:p>
    <w:p w:rsidR="00CC4704" w:rsidRPr="00AE1ECB" w:rsidRDefault="00CC4704" w:rsidP="00DE357C">
      <w:pPr>
        <w:jc w:val="both"/>
      </w:pPr>
      <w:r w:rsidRPr="00AE1ECB">
        <w:t>Амаглобели Н.Д. Трудовое право [Электронный ресурс]: учебник/ Амаглобели Н.Д., Гасанов К.К., Рассолов И.М.— Электрон.текстовые данные.— М.: ЮНИТИ-ДАНА, 2014.— 503 c.— Режим доступа: http://www.iprbookshop.ru/18167.— ЭБС «IPRbooks», по паролю</w:t>
      </w:r>
    </w:p>
    <w:p w:rsidR="00CC4704" w:rsidRPr="00AE1ECB" w:rsidRDefault="00CC4704" w:rsidP="00DE357C">
      <w:pPr>
        <w:jc w:val="both"/>
      </w:pPr>
    </w:p>
    <w:p w:rsidR="00CC4704" w:rsidRPr="00AE1ECB" w:rsidRDefault="00CC4704" w:rsidP="00DE357C">
      <w:pPr>
        <w:jc w:val="both"/>
      </w:pPr>
      <w:r w:rsidRPr="00AE1ECB">
        <w:t>Глухов А.В. Трудовое право [Электронный ресурс]: практикум/ Глухов А.В.— Электрон.текстовые данные.— М.: Российский государственный университет правосудия, 2014.— 208 c.— Режим доступа: http://www.iprbookshop.ru/21254.— ЭБС «IPRbooks», по паролю</w:t>
      </w:r>
    </w:p>
    <w:p w:rsidR="00CC4704" w:rsidRPr="00AE1ECB" w:rsidRDefault="00CC4704" w:rsidP="008D5743">
      <w:pPr>
        <w:ind w:firstLine="708"/>
      </w:pPr>
    </w:p>
    <w:p w:rsidR="00CC4704" w:rsidRPr="00AE1ECB" w:rsidRDefault="00CC4704" w:rsidP="008D5743">
      <w:pPr>
        <w:pStyle w:val="ListParagraph"/>
        <w:tabs>
          <w:tab w:val="left" w:pos="1560"/>
        </w:tabs>
        <w:ind w:left="0" w:firstLine="709"/>
        <w:rPr>
          <w:i/>
        </w:rPr>
      </w:pPr>
      <w:r w:rsidRPr="00AE1ECB">
        <w:rPr>
          <w:i/>
        </w:rPr>
        <w:t>7.2 Дополнительная учебная литература:</w:t>
      </w:r>
    </w:p>
    <w:p w:rsidR="00CC4704" w:rsidRPr="00AE1ECB" w:rsidRDefault="00CC4704" w:rsidP="00DE357C">
      <w:pPr>
        <w:tabs>
          <w:tab w:val="left" w:pos="1560"/>
        </w:tabs>
        <w:jc w:val="both"/>
      </w:pPr>
    </w:p>
    <w:p w:rsidR="00CC4704" w:rsidRPr="00AE1ECB" w:rsidRDefault="00CC4704" w:rsidP="00DE357C">
      <w:pPr>
        <w:jc w:val="both"/>
      </w:pPr>
      <w:r w:rsidRPr="00AE1ECB">
        <w:t>Кузнецов А.Н. Избранные лекции по трудовому праву [Электронный ресурс]: учебное пособие/ Кузнецов А.Н.— Электрон.текстовые данные.— Саратов: Вузовское образование, 2013.— 392 c.— Режим доступа: http://www.iprbookshop.ru/15834.— ЭБС «IPRbooks», по паролю</w:t>
      </w:r>
    </w:p>
    <w:p w:rsidR="00CC4704" w:rsidRPr="00AE1ECB" w:rsidRDefault="00CC4704" w:rsidP="00DE357C">
      <w:pPr>
        <w:tabs>
          <w:tab w:val="left" w:pos="1560"/>
        </w:tabs>
        <w:jc w:val="both"/>
      </w:pPr>
    </w:p>
    <w:p w:rsidR="00CC4704" w:rsidRPr="00AE1ECB" w:rsidRDefault="00CC4704" w:rsidP="00DE357C">
      <w:pPr>
        <w:jc w:val="both"/>
      </w:pPr>
      <w:r w:rsidRPr="00AE1ECB">
        <w:t>Невская М.А. Трудовое право [Электронный ресурс]: учебное пособие/ Невская М.А., Шалагина М.А.— Электрон.текстовые данные.— Саратов: Научная книга, 2012.— 229 c.— Режим доступа: http://www.iprbookshop.ru/6351.— ЭБС «IPRbooks», по паролю</w:t>
      </w:r>
    </w:p>
    <w:p w:rsidR="00CC4704" w:rsidRPr="00AE1ECB" w:rsidRDefault="00CC4704" w:rsidP="00DE357C">
      <w:pPr>
        <w:jc w:val="both"/>
      </w:pPr>
    </w:p>
    <w:p w:rsidR="00CC4704" w:rsidRPr="00AE1ECB" w:rsidRDefault="00CC4704"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Электрон.текстовые данные.— М.: ЭкООнис, 2014.— 420 c.— Режим доступа: http://www.iprbookshop.ru/35256.— ЭБС «IPRbooks», по паролю</w:t>
      </w:r>
    </w:p>
    <w:p w:rsidR="00CC4704" w:rsidRPr="00AE1ECB" w:rsidRDefault="00CC4704" w:rsidP="00DE357C">
      <w:pPr>
        <w:jc w:val="both"/>
      </w:pPr>
    </w:p>
    <w:p w:rsidR="00CC4704" w:rsidRPr="00AE1ECB" w:rsidRDefault="00CC4704" w:rsidP="00DE357C">
      <w:pPr>
        <w:jc w:val="both"/>
      </w:pPr>
      <w:r w:rsidRPr="00AE1ECB">
        <w:t>Петров А.Я. Заработная плата [Электронный ресурс]: практические аспекты трудового права/ Петров А.Я.— Электрон.текстовые данные.— М.: ЭкООнис, 2013.— 300 c.— Режим доступа: http://www.iprbookshop.ru/35260.— ЭБС «IPRbooks», по паролю</w:t>
      </w:r>
    </w:p>
    <w:p w:rsidR="00CC4704" w:rsidRPr="00AE1ECB" w:rsidRDefault="00CC4704" w:rsidP="00DE357C">
      <w:pPr>
        <w:jc w:val="both"/>
      </w:pPr>
    </w:p>
    <w:p w:rsidR="00CC4704" w:rsidRPr="00AE1ECB" w:rsidRDefault="00CC4704"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Электрон.текстовые данные.— М.: ЭкООнис, 2013.— 392 c.— Режим доступа: http://www.iprbookshop.ru/35262.— ЭБС «IPRbooks», по паролю</w:t>
      </w:r>
    </w:p>
    <w:p w:rsidR="00CC4704" w:rsidRPr="00AE1ECB" w:rsidRDefault="00CC4704" w:rsidP="00DE357C">
      <w:pPr>
        <w:jc w:val="both"/>
      </w:pPr>
    </w:p>
    <w:p w:rsidR="00CC4704" w:rsidRPr="00AE1ECB" w:rsidRDefault="00CC4704"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CC4704" w:rsidRPr="00AE1ECB" w:rsidRDefault="00CC4704" w:rsidP="008D5743"/>
    <w:p w:rsidR="00CC4704" w:rsidRPr="0084180C" w:rsidRDefault="00CC4704" w:rsidP="008D5743">
      <w:pPr>
        <w:tabs>
          <w:tab w:val="left" w:pos="1701"/>
        </w:tabs>
        <w:ind w:firstLine="490"/>
        <w:rPr>
          <w:b/>
          <w:bCs/>
          <w:i/>
        </w:rPr>
      </w:pPr>
      <w:r w:rsidRPr="0084180C">
        <w:rPr>
          <w:b/>
          <w:bCs/>
          <w:i/>
        </w:rPr>
        <w:t>7.3.Периодические издания</w:t>
      </w:r>
    </w:p>
    <w:p w:rsidR="00CC4704" w:rsidRPr="0084180C" w:rsidRDefault="00CC4704" w:rsidP="008D5743">
      <w:pPr>
        <w:tabs>
          <w:tab w:val="left" w:pos="1701"/>
        </w:tabs>
        <w:ind w:firstLine="490"/>
        <w:rPr>
          <w:b/>
          <w:bCs/>
          <w:i/>
        </w:rPr>
      </w:pPr>
    </w:p>
    <w:p w:rsidR="00CC4704" w:rsidRPr="00AE1ECB" w:rsidRDefault="00CC4704" w:rsidP="008D5743">
      <w:pPr>
        <w:tabs>
          <w:tab w:val="left" w:pos="1701"/>
        </w:tabs>
        <w:jc w:val="both"/>
      </w:pPr>
      <w:r w:rsidRPr="00AE1ECB">
        <w:t>1.Российская газета</w:t>
      </w:r>
    </w:p>
    <w:p w:rsidR="00CC4704" w:rsidRPr="00AE1ECB" w:rsidRDefault="00CC4704" w:rsidP="008D5743">
      <w:pPr>
        <w:pStyle w:val="NormalWeb"/>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CC4704" w:rsidRPr="00AE1ECB" w:rsidRDefault="00CC4704" w:rsidP="008D5743">
      <w:pPr>
        <w:tabs>
          <w:tab w:val="left" w:pos="1701"/>
        </w:tabs>
        <w:ind w:firstLine="490"/>
        <w:jc w:val="both"/>
      </w:pPr>
    </w:p>
    <w:p w:rsidR="00CC4704" w:rsidRPr="00DC11F5" w:rsidRDefault="00CC4704"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4704" w:rsidRPr="00DC11F5" w:rsidRDefault="00CC4704" w:rsidP="009F48A1">
      <w:pPr>
        <w:jc w:val="both"/>
        <w:rPr>
          <w:shd w:val="clear" w:color="auto" w:fill="FFFFFF"/>
        </w:rPr>
      </w:pPr>
      <w:hyperlink r:id="rId10"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CC4704" w:rsidRPr="00DC11F5" w:rsidRDefault="00CC4704" w:rsidP="009F48A1">
      <w:pPr>
        <w:jc w:val="both"/>
      </w:pPr>
      <w:r w:rsidRPr="00DC11F5">
        <w:t>http:// www.rg.ru  - официальный сайт «Российской газеты»</w:t>
      </w:r>
    </w:p>
    <w:p w:rsidR="00CC4704" w:rsidRPr="00DC11F5" w:rsidRDefault="00CC4704" w:rsidP="009F48A1">
      <w:pPr>
        <w:jc w:val="both"/>
      </w:pPr>
      <w:r w:rsidRPr="00DC11F5">
        <w:t>http:// www.lexnews.ru - информационный портал правовых новостей</w:t>
      </w:r>
    </w:p>
    <w:p w:rsidR="00CC4704" w:rsidRPr="00DC11F5" w:rsidRDefault="00CC4704" w:rsidP="009F48A1">
      <w:pPr>
        <w:jc w:val="both"/>
      </w:pPr>
      <w:r w:rsidRPr="00DC11F5">
        <w:rPr>
          <w:lang w:val="en-US"/>
        </w:rPr>
        <w:t>http</w:t>
      </w:r>
      <w:r w:rsidRPr="00DC11F5">
        <w:t>:// www.pravo.gov.ru - официальный интернет-портал правовой информации</w:t>
      </w:r>
    </w:p>
    <w:p w:rsidR="00CC4704" w:rsidRPr="00DC11F5" w:rsidRDefault="00CC4704" w:rsidP="009F48A1">
      <w:pPr>
        <w:pStyle w:val="ListParagraph"/>
        <w:ind w:left="0"/>
      </w:pPr>
      <w:r w:rsidRPr="00DC11F5">
        <w:t>www.zipsites.ru – бесплатная электронная Интернет библиотека.</w:t>
      </w:r>
    </w:p>
    <w:p w:rsidR="00CC4704" w:rsidRPr="00DC11F5" w:rsidRDefault="00CC4704" w:rsidP="009F48A1">
      <w:pPr>
        <w:pStyle w:val="ListParagraph"/>
        <w:ind w:left="0"/>
      </w:pPr>
      <w:r w:rsidRPr="00DC11F5">
        <w:t xml:space="preserve">www.elibraru.ru – бесплатная электронная Интернет библиотека. </w:t>
      </w:r>
    </w:p>
    <w:p w:rsidR="00CC4704" w:rsidRDefault="00CC4704" w:rsidP="009F48A1">
      <w:pPr>
        <w:pStyle w:val="ListParagraph"/>
        <w:ind w:left="0"/>
      </w:pPr>
      <w:r w:rsidRPr="00DC11F5">
        <w:t>www.big.libraru.info – большая  электронная библиотека.</w:t>
      </w:r>
    </w:p>
    <w:p w:rsidR="00CC4704" w:rsidRPr="00DC11F5" w:rsidRDefault="00CC4704" w:rsidP="009F48A1">
      <w:pPr>
        <w:jc w:val="both"/>
      </w:pPr>
      <w:r w:rsidRPr="00DC11F5">
        <w:t>Справочно-правовая система КонсультантПлюс</w:t>
      </w:r>
    </w:p>
    <w:p w:rsidR="00CC4704" w:rsidRDefault="00CC4704" w:rsidP="009F48A1">
      <w:pPr>
        <w:jc w:val="both"/>
        <w:rPr>
          <w:b/>
          <w:bCs/>
          <w:i/>
          <w:iCs/>
        </w:rPr>
      </w:pPr>
      <w:r w:rsidRPr="00DC11F5">
        <w:t>Справочно-правовая система Гарант</w:t>
      </w:r>
    </w:p>
    <w:p w:rsidR="00CC4704" w:rsidRPr="00DC11F5" w:rsidRDefault="00CC4704" w:rsidP="009F48A1">
      <w:pPr>
        <w:ind w:left="720"/>
        <w:rPr>
          <w:b/>
          <w:bCs/>
          <w:i/>
          <w:iCs/>
        </w:rPr>
      </w:pPr>
    </w:p>
    <w:p w:rsidR="00CC4704" w:rsidRPr="00DC11F5" w:rsidRDefault="00CC4704"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CC4704" w:rsidRPr="00DC11F5" w:rsidRDefault="00CC4704"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4704" w:rsidRPr="00DC11F5" w:rsidRDefault="00CC4704" w:rsidP="009F48A1">
      <w:pPr>
        <w:ind w:firstLine="360"/>
        <w:jc w:val="both"/>
      </w:pPr>
      <w:r w:rsidRPr="00DC11F5">
        <w:t>Самостоятельная работа студентов складывается из следующих составляющих:</w:t>
      </w:r>
    </w:p>
    <w:p w:rsidR="00CC4704" w:rsidRPr="00DC11F5" w:rsidRDefault="00CC4704"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C4704" w:rsidRPr="00DC11F5" w:rsidRDefault="00CC4704"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C4704" w:rsidRPr="00DC11F5" w:rsidRDefault="00CC4704" w:rsidP="009F48A1">
      <w:pPr>
        <w:numPr>
          <w:ilvl w:val="0"/>
          <w:numId w:val="32"/>
        </w:numPr>
        <w:tabs>
          <w:tab w:val="left" w:pos="720"/>
        </w:tabs>
        <w:ind w:left="720" w:hanging="360"/>
        <w:jc w:val="both"/>
      </w:pPr>
      <w:r w:rsidRPr="00DC11F5">
        <w:t>выполнение самостоятельных практических работ;</w:t>
      </w:r>
    </w:p>
    <w:p w:rsidR="00CC4704" w:rsidRPr="00DC11F5" w:rsidRDefault="00CC4704"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CC4704" w:rsidRPr="00DC11F5" w:rsidRDefault="00CC4704"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4704" w:rsidRPr="00DC11F5" w:rsidRDefault="00CC4704"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4704" w:rsidRPr="00DC11F5" w:rsidRDefault="00CC4704" w:rsidP="009F48A1">
      <w:pPr>
        <w:ind w:firstLine="360"/>
        <w:jc w:val="both"/>
      </w:pPr>
      <w:r w:rsidRPr="00DC11F5">
        <w:t>Для успешной сдачи  экзамена (зачета)  рекомендуется соблюдать следующие правила:</w:t>
      </w:r>
    </w:p>
    <w:p w:rsidR="00CC4704" w:rsidRPr="00DC11F5" w:rsidRDefault="00CC4704"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C4704" w:rsidRPr="00DC11F5" w:rsidRDefault="00CC4704"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C4704" w:rsidRPr="00DC11F5" w:rsidRDefault="00CC4704"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4704" w:rsidRPr="00DC11F5" w:rsidRDefault="00CC4704"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4704" w:rsidRPr="00DC11F5" w:rsidRDefault="00CC4704"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4704" w:rsidRPr="00DC11F5" w:rsidRDefault="00CC4704"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4704" w:rsidRPr="00DC11F5" w:rsidRDefault="00CC4704" w:rsidP="009F48A1">
      <w:pPr>
        <w:jc w:val="both"/>
      </w:pPr>
    </w:p>
    <w:p w:rsidR="00CC4704" w:rsidRPr="00DC2134" w:rsidRDefault="00CC4704"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4704" w:rsidRPr="007B6BF4" w:rsidRDefault="00CC4704" w:rsidP="009F48A1">
      <w:pPr>
        <w:jc w:val="both"/>
        <w:rPr>
          <w:b/>
          <w:bCs/>
          <w:i/>
          <w:iCs/>
        </w:rPr>
      </w:pPr>
      <w:r w:rsidRPr="007B6BF4">
        <w:t>1.</w:t>
      </w:r>
      <w:r w:rsidRPr="00DC11F5">
        <w:t>Операционнаясистема</w:t>
      </w:r>
      <w:r w:rsidRPr="007B6BF4">
        <w:t xml:space="preserve"> </w:t>
      </w:r>
      <w:r w:rsidRPr="00DC11F5">
        <w:rPr>
          <w:lang w:val="en-US"/>
        </w:rPr>
        <w:t>Microsoft</w:t>
      </w:r>
      <w:r w:rsidRPr="007B6BF4">
        <w:t xml:space="preserve"> </w:t>
      </w:r>
      <w:r w:rsidRPr="00DC11F5">
        <w:rPr>
          <w:lang w:val="en-US"/>
        </w:rPr>
        <w:t>Windows</w:t>
      </w:r>
    </w:p>
    <w:p w:rsidR="00CC4704" w:rsidRPr="007B6BF4" w:rsidRDefault="00CC4704" w:rsidP="009F48A1">
      <w:pPr>
        <w:jc w:val="both"/>
      </w:pPr>
      <w:r w:rsidRPr="007B6BF4">
        <w:t>2.</w:t>
      </w:r>
      <w:r w:rsidRPr="00DC11F5">
        <w:rPr>
          <w:lang w:val="en-US"/>
        </w:rPr>
        <w:t>Microsoft</w:t>
      </w:r>
      <w:r w:rsidRPr="007B6BF4">
        <w:t xml:space="preserve"> </w:t>
      </w:r>
      <w:r w:rsidRPr="00DC11F5">
        <w:rPr>
          <w:lang w:val="en-US"/>
        </w:rPr>
        <w:t>Office</w:t>
      </w:r>
      <w:r w:rsidRPr="007B6BF4">
        <w:t xml:space="preserve"> 2010-2016</w:t>
      </w:r>
    </w:p>
    <w:p w:rsidR="00CC4704" w:rsidRPr="007B6BF4" w:rsidRDefault="00CC4704" w:rsidP="009F48A1">
      <w:pPr>
        <w:jc w:val="both"/>
      </w:pPr>
      <w:r w:rsidRPr="007B6BF4">
        <w:t>3.</w:t>
      </w:r>
      <w:r w:rsidRPr="00DC11F5">
        <w:t>Антивирус</w:t>
      </w:r>
      <w:r w:rsidRPr="007B6BF4">
        <w:t xml:space="preserve"> </w:t>
      </w:r>
      <w:r w:rsidRPr="00DC11F5">
        <w:rPr>
          <w:lang w:val="en-US"/>
        </w:rPr>
        <w:t>Kaspersky</w:t>
      </w:r>
      <w:r w:rsidRPr="007B6BF4">
        <w:t xml:space="preserve"> </w:t>
      </w:r>
      <w:r w:rsidRPr="00DC11F5">
        <w:rPr>
          <w:lang w:val="en-US"/>
        </w:rPr>
        <w:t>Endpoint</w:t>
      </w:r>
      <w:r w:rsidRPr="007B6BF4">
        <w:t xml:space="preserve"> </w:t>
      </w:r>
      <w:r w:rsidRPr="00DC11F5">
        <w:rPr>
          <w:lang w:val="en-US"/>
        </w:rPr>
        <w:t>Security</w:t>
      </w:r>
    </w:p>
    <w:p w:rsidR="00CC4704" w:rsidRPr="007B6BF4" w:rsidRDefault="00CC4704" w:rsidP="009F48A1">
      <w:pPr>
        <w:jc w:val="both"/>
      </w:pPr>
      <w:r w:rsidRPr="007B6BF4">
        <w:t>4.</w:t>
      </w:r>
      <w:r w:rsidRPr="00DC11F5">
        <w:t>Программадляработыс</w:t>
      </w:r>
      <w:r w:rsidRPr="00DC11F5">
        <w:rPr>
          <w:lang w:val="en-US"/>
        </w:rPr>
        <w:t>pdf</w:t>
      </w:r>
      <w:r w:rsidRPr="00DC11F5">
        <w:t>файлами</w:t>
      </w:r>
      <w:r w:rsidRPr="00DC11F5">
        <w:rPr>
          <w:lang w:val="en-US"/>
        </w:rPr>
        <w:t>AdobeReader</w:t>
      </w:r>
    </w:p>
    <w:p w:rsidR="00CC4704" w:rsidRPr="00DC11F5" w:rsidRDefault="00CC4704" w:rsidP="009F48A1">
      <w:pPr>
        <w:jc w:val="both"/>
      </w:pPr>
      <w:r w:rsidRPr="00DC11F5">
        <w:t>5.Архиватор 7-</w:t>
      </w:r>
      <w:r w:rsidRPr="00DC11F5">
        <w:rPr>
          <w:lang w:val="en-US"/>
        </w:rPr>
        <w:t>zip</w:t>
      </w:r>
    </w:p>
    <w:p w:rsidR="00CC4704" w:rsidRPr="00DC11F5" w:rsidRDefault="00CC4704" w:rsidP="009F48A1">
      <w:pPr>
        <w:jc w:val="both"/>
      </w:pPr>
      <w:r w:rsidRPr="00DC11F5">
        <w:t>6.Справочно-правовая система КонсультантПлюс</w:t>
      </w:r>
    </w:p>
    <w:p w:rsidR="00CC4704" w:rsidRDefault="00CC4704" w:rsidP="009F48A1">
      <w:pPr>
        <w:jc w:val="both"/>
      </w:pPr>
      <w:r w:rsidRPr="00DC11F5">
        <w:t>7.Справочно-правовая система Гарант</w:t>
      </w:r>
    </w:p>
    <w:p w:rsidR="00CC4704" w:rsidRDefault="00CC4704" w:rsidP="009F48A1">
      <w:pPr>
        <w:jc w:val="both"/>
        <w:rPr>
          <w:b/>
          <w:bCs/>
          <w:i/>
          <w:iCs/>
        </w:rPr>
      </w:pPr>
    </w:p>
    <w:p w:rsidR="00CC4704" w:rsidRPr="00DC11F5" w:rsidRDefault="00CC4704"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4704" w:rsidRPr="00DC11F5" w:rsidRDefault="00CC4704" w:rsidP="009F48A1">
      <w:pPr>
        <w:ind w:left="720"/>
        <w:contextualSpacing/>
        <w:jc w:val="both"/>
      </w:pPr>
      <w:r w:rsidRPr="00DC11F5">
        <w:t>1.Проектор, ноутбук</w:t>
      </w:r>
    </w:p>
    <w:p w:rsidR="00CC4704" w:rsidRPr="00DC11F5" w:rsidRDefault="00CC4704" w:rsidP="009F48A1">
      <w:pPr>
        <w:ind w:left="720"/>
        <w:contextualSpacing/>
        <w:jc w:val="both"/>
      </w:pPr>
      <w:r w:rsidRPr="00DC11F5">
        <w:t xml:space="preserve">2.Проекционный экран </w:t>
      </w:r>
    </w:p>
    <w:p w:rsidR="00CC4704" w:rsidRPr="00DC11F5" w:rsidRDefault="00CC4704" w:rsidP="009F48A1">
      <w:pPr>
        <w:ind w:left="720"/>
        <w:contextualSpacing/>
        <w:jc w:val="both"/>
      </w:pPr>
      <w:r w:rsidRPr="00DC11F5">
        <w:t>3.Колонки</w:t>
      </w:r>
    </w:p>
    <w:p w:rsidR="00CC4704" w:rsidRPr="00DC11F5" w:rsidRDefault="00CC4704" w:rsidP="009F48A1"/>
    <w:p w:rsidR="00CC4704" w:rsidRPr="00DC11F5" w:rsidRDefault="00CC4704"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CC4704" w:rsidRPr="00DC11F5" w:rsidRDefault="00CC4704"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4704" w:rsidRPr="00DE357C" w:rsidRDefault="00CC4704"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4704" w:rsidRPr="00DC11F5" w:rsidRDefault="00CC4704"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CC4704" w:rsidRPr="00DC11F5" w:rsidRDefault="00CC4704" w:rsidP="009F48A1">
      <w:pPr>
        <w:tabs>
          <w:tab w:val="center" w:pos="4536"/>
          <w:tab w:val="right" w:pos="9072"/>
        </w:tabs>
      </w:pPr>
      <w:r w:rsidRPr="00DC11F5">
        <w:t>- чтение проблемно-информационных лекций с использованием доски и видеоматериалов;</w:t>
      </w:r>
    </w:p>
    <w:p w:rsidR="00CC4704" w:rsidRPr="00DC11F5" w:rsidRDefault="00CC4704" w:rsidP="009F48A1">
      <w:pPr>
        <w:tabs>
          <w:tab w:val="center" w:pos="4536"/>
          <w:tab w:val="right" w:pos="9072"/>
        </w:tabs>
      </w:pPr>
      <w:r w:rsidRPr="00DC11F5">
        <w:t>- практические занятия;</w:t>
      </w:r>
    </w:p>
    <w:p w:rsidR="00CC4704" w:rsidRPr="00DC11F5" w:rsidRDefault="00CC4704" w:rsidP="009F48A1">
      <w:pPr>
        <w:tabs>
          <w:tab w:val="center" w:pos="4536"/>
          <w:tab w:val="right" w:pos="9072"/>
        </w:tabs>
      </w:pPr>
      <w:r w:rsidRPr="00DC11F5">
        <w:t>- контрольные опросы;</w:t>
      </w:r>
    </w:p>
    <w:p w:rsidR="00CC4704" w:rsidRPr="00DC11F5" w:rsidRDefault="00CC4704" w:rsidP="009F48A1">
      <w:pPr>
        <w:tabs>
          <w:tab w:val="center" w:pos="4536"/>
          <w:tab w:val="right" w:pos="9072"/>
        </w:tabs>
      </w:pPr>
      <w:r w:rsidRPr="00DC11F5">
        <w:t>- консультации;</w:t>
      </w:r>
    </w:p>
    <w:p w:rsidR="00CC4704" w:rsidRPr="00DC11F5" w:rsidRDefault="00CC4704" w:rsidP="009F48A1">
      <w:pPr>
        <w:tabs>
          <w:tab w:val="center" w:pos="4536"/>
          <w:tab w:val="right" w:pos="9072"/>
        </w:tabs>
      </w:pPr>
      <w:r w:rsidRPr="00DC11F5">
        <w:t>- самостоятельная работа с учебной литературой;</w:t>
      </w:r>
    </w:p>
    <w:p w:rsidR="00CC4704" w:rsidRPr="003F4282" w:rsidRDefault="00CC4704" w:rsidP="009F48A1">
      <w:pPr>
        <w:tabs>
          <w:tab w:val="center" w:pos="4536"/>
          <w:tab w:val="right" w:pos="9072"/>
        </w:tabs>
      </w:pPr>
      <w:r w:rsidRPr="00DC11F5">
        <w:t>- подготовка и обсуждение</w:t>
      </w:r>
      <w:r>
        <w:t xml:space="preserve"> презентаций.</w:t>
      </w:r>
    </w:p>
    <w:p w:rsidR="00CC4704" w:rsidRPr="00DC11F5" w:rsidRDefault="00CC4704" w:rsidP="009F48A1">
      <w:pPr>
        <w:tabs>
          <w:tab w:val="center" w:pos="4536"/>
          <w:tab w:val="right" w:pos="9072"/>
        </w:tabs>
        <w:rPr>
          <w:b/>
          <w:bCs/>
        </w:rPr>
      </w:pPr>
      <w:r w:rsidRPr="00DC11F5">
        <w:rPr>
          <w:b/>
          <w:bCs/>
        </w:rPr>
        <w:t>12.2. Активные и интерактивные методы и формы обучения</w:t>
      </w:r>
    </w:p>
    <w:p w:rsidR="00CC4704" w:rsidRDefault="00CC4704"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4704" w:rsidRDefault="00CC4704" w:rsidP="009F48A1">
      <w:pPr>
        <w:tabs>
          <w:tab w:val="center" w:pos="4536"/>
          <w:tab w:val="right" w:pos="9072"/>
        </w:tabs>
        <w:rPr>
          <w:i/>
          <w:iCs/>
        </w:rPr>
      </w:pPr>
      <w:r>
        <w:rPr>
          <w:i/>
          <w:iCs/>
        </w:rPr>
        <w:t>-деловая игра</w:t>
      </w:r>
    </w:p>
    <w:p w:rsidR="00CC4704" w:rsidRDefault="00CC4704" w:rsidP="009F48A1">
      <w:pPr>
        <w:tabs>
          <w:tab w:val="center" w:pos="4536"/>
          <w:tab w:val="right" w:pos="9072"/>
        </w:tabs>
        <w:rPr>
          <w:i/>
          <w:iCs/>
        </w:rPr>
      </w:pPr>
      <w:r>
        <w:rPr>
          <w:i/>
          <w:iCs/>
        </w:rPr>
        <w:t>-ролевая игра</w:t>
      </w:r>
    </w:p>
    <w:p w:rsidR="00CC4704" w:rsidRPr="00DC11F5" w:rsidRDefault="00CC4704" w:rsidP="009F48A1">
      <w:pPr>
        <w:tabs>
          <w:tab w:val="center" w:pos="4536"/>
          <w:tab w:val="right" w:pos="9072"/>
        </w:tabs>
        <w:rPr>
          <w:i/>
          <w:iCs/>
        </w:rPr>
      </w:pPr>
      <w:r>
        <w:rPr>
          <w:i/>
          <w:iCs/>
        </w:rPr>
        <w:t xml:space="preserve"> - </w:t>
      </w:r>
      <w:r w:rsidRPr="00DC11F5">
        <w:rPr>
          <w:i/>
          <w:iCs/>
        </w:rPr>
        <w:t>анализ проблемных ситуаций</w:t>
      </w:r>
    </w:p>
    <w:p w:rsidR="00CC4704" w:rsidRPr="00DC11F5" w:rsidRDefault="00CC4704" w:rsidP="009F48A1">
      <w:pPr>
        <w:tabs>
          <w:tab w:val="center" w:pos="4536"/>
          <w:tab w:val="right" w:pos="9072"/>
        </w:tabs>
        <w:jc w:val="both"/>
        <w:rPr>
          <w:i/>
          <w:iCs/>
        </w:rPr>
      </w:pPr>
      <w:r w:rsidRPr="00C8171F">
        <w:rPr>
          <w:i/>
          <w:iCs/>
        </w:rPr>
        <w:t>-</w:t>
      </w:r>
      <w:r>
        <w:rPr>
          <w:i/>
          <w:iCs/>
        </w:rPr>
        <w:t>беседа</w:t>
      </w:r>
      <w:r w:rsidRPr="00DC11F5">
        <w:rPr>
          <w:i/>
          <w:iCs/>
        </w:rPr>
        <w:t>.</w:t>
      </w:r>
    </w:p>
    <w:p w:rsidR="00CC4704" w:rsidRPr="00DC11F5" w:rsidRDefault="00CC4704" w:rsidP="009F48A1"/>
    <w:p w:rsidR="00CC4704" w:rsidRPr="00DC11F5"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rsidP="009F48A1"/>
    <w:p w:rsidR="00CC4704" w:rsidRDefault="00CC4704"/>
    <w:p w:rsidR="00CC4704" w:rsidRDefault="00CC4704"/>
    <w:p w:rsidR="00CC4704" w:rsidRDefault="00CC4704"/>
    <w:p w:rsidR="00CC4704" w:rsidRDefault="00CC4704"/>
    <w:p w:rsidR="00CC4704" w:rsidRDefault="00CC4704"/>
    <w:p w:rsidR="00CC4704" w:rsidRPr="00365C4F" w:rsidRDefault="00CC4704" w:rsidP="00F831AF">
      <w:pPr>
        <w:jc w:val="right"/>
        <w:rPr>
          <w:sz w:val="28"/>
          <w:szCs w:val="28"/>
        </w:rPr>
      </w:pPr>
      <w:r w:rsidRPr="00365C4F">
        <w:rPr>
          <w:sz w:val="28"/>
          <w:szCs w:val="28"/>
        </w:rPr>
        <w:t xml:space="preserve">Приложение </w:t>
      </w:r>
    </w:p>
    <w:p w:rsidR="00CC4704" w:rsidRPr="00365C4F" w:rsidRDefault="00CC4704" w:rsidP="00F831AF">
      <w:pPr>
        <w:jc w:val="right"/>
        <w:rPr>
          <w:sz w:val="28"/>
          <w:szCs w:val="28"/>
        </w:rP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Default="00CC4704" w:rsidP="00F831AF">
      <w:pPr>
        <w:rPr>
          <w:sz w:val="28"/>
          <w:szCs w:val="28"/>
        </w:rPr>
      </w:pPr>
    </w:p>
    <w:p w:rsidR="00CC4704" w:rsidRDefault="00CC4704" w:rsidP="00F831AF">
      <w:pP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273D27" w:rsidRDefault="00CC4704" w:rsidP="00F831AF">
      <w:pPr>
        <w:spacing w:line="360" w:lineRule="auto"/>
        <w:jc w:val="center"/>
        <w:rPr>
          <w:b/>
        </w:rPr>
      </w:pPr>
      <w:r w:rsidRPr="00273D27">
        <w:rPr>
          <w:b/>
        </w:rPr>
        <w:t xml:space="preserve">ФОНД ОЦЕНОЧНЫХ СРЕДСТВ </w:t>
      </w:r>
    </w:p>
    <w:p w:rsidR="00CC4704" w:rsidRPr="00273D27" w:rsidRDefault="00CC4704" w:rsidP="00F831AF">
      <w:pPr>
        <w:spacing w:line="360" w:lineRule="auto"/>
        <w:jc w:val="center"/>
        <w:rPr>
          <w:b/>
        </w:rPr>
      </w:pPr>
      <w:r w:rsidRPr="00273D27">
        <w:rPr>
          <w:b/>
        </w:rPr>
        <w:t>ДЛЯ ПРОВЕДЕНИЯ ПРОМЕЖУТОЧНОЙ АТТЕСТАЦИИ</w:t>
      </w:r>
    </w:p>
    <w:p w:rsidR="00CC4704" w:rsidRPr="00365C4F" w:rsidRDefault="00CC4704" w:rsidP="00F831AF">
      <w:pPr>
        <w:spacing w:line="360" w:lineRule="auto"/>
        <w:jc w:val="center"/>
        <w:rPr>
          <w:b/>
          <w:sz w:val="28"/>
          <w:szCs w:val="28"/>
        </w:rPr>
      </w:pPr>
      <w:r w:rsidRPr="00273D27">
        <w:rPr>
          <w:b/>
        </w:rPr>
        <w:t>ПО ДИСЦИПЛИНЕ</w:t>
      </w:r>
    </w:p>
    <w:p w:rsidR="00CC4704" w:rsidRPr="00365C4F"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Pr="00273D27" w:rsidRDefault="00CC4704" w:rsidP="00F831AF">
      <w:pPr>
        <w:jc w:val="center"/>
      </w:pPr>
    </w:p>
    <w:p w:rsidR="00CC4704" w:rsidRPr="00273D27" w:rsidRDefault="00CC4704" w:rsidP="00F831AF">
      <w:pPr>
        <w:jc w:val="center"/>
        <w:rPr>
          <w:b/>
        </w:rPr>
      </w:pPr>
      <w:r w:rsidRPr="00273D27">
        <w:rPr>
          <w:b/>
        </w:rPr>
        <w:t>«Трудовое   право»</w:t>
      </w:r>
    </w:p>
    <w:p w:rsidR="00CC4704" w:rsidRPr="00273D27" w:rsidRDefault="00CC4704" w:rsidP="00F831AF">
      <w:pPr>
        <w:jc w:val="cente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Pr="00365C4F" w:rsidRDefault="00CC4704" w:rsidP="00F831AF">
      <w:pPr>
        <w:jc w:val="center"/>
        <w:rPr>
          <w:sz w:val="28"/>
          <w:szCs w:val="28"/>
        </w:rPr>
      </w:pPr>
    </w:p>
    <w:p w:rsidR="00CC4704" w:rsidRPr="00365C4F" w:rsidRDefault="00CC4704" w:rsidP="00F831AF">
      <w:pPr>
        <w:rPr>
          <w:sz w:val="28"/>
          <w:szCs w:val="28"/>
        </w:rPr>
      </w:pPr>
    </w:p>
    <w:p w:rsidR="00CC4704" w:rsidRPr="00DC11F5" w:rsidRDefault="00CC4704" w:rsidP="009F48A1">
      <w:pPr>
        <w:widowControl/>
        <w:numPr>
          <w:ilvl w:val="0"/>
          <w:numId w:val="30"/>
        </w:numPr>
        <w:autoSpaceDE/>
        <w:autoSpaceDN/>
        <w:adjustRightInd/>
        <w:jc w:val="both"/>
        <w:rPr>
          <w:b/>
        </w:rPr>
      </w:pPr>
      <w:r w:rsidRPr="00DC11F5">
        <w:rPr>
          <w:b/>
        </w:rPr>
        <w:t>Паспорт компетенций</w:t>
      </w:r>
    </w:p>
    <w:p w:rsidR="00CC4704" w:rsidRPr="00DC11F5" w:rsidRDefault="00CC4704"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CC4704" w:rsidRPr="00DC11F5" w:rsidTr="003851E4">
        <w:trPr>
          <w:trHeight w:val="726"/>
        </w:trPr>
        <w:tc>
          <w:tcPr>
            <w:tcW w:w="2093" w:type="dxa"/>
          </w:tcPr>
          <w:p w:rsidR="00CC4704" w:rsidRPr="00DC11F5" w:rsidRDefault="00CC4704" w:rsidP="003851E4">
            <w:pPr>
              <w:contextualSpacing/>
              <w:jc w:val="both"/>
            </w:pPr>
            <w:r w:rsidRPr="00DC11F5">
              <w:t>Код оцениваемой компетенции (или её части)</w:t>
            </w:r>
          </w:p>
        </w:tc>
        <w:tc>
          <w:tcPr>
            <w:tcW w:w="1843" w:type="dxa"/>
          </w:tcPr>
          <w:p w:rsidR="00CC4704" w:rsidRPr="00DC11F5" w:rsidRDefault="00CC4704" w:rsidP="003851E4">
            <w:pPr>
              <w:contextualSpacing/>
              <w:jc w:val="both"/>
            </w:pPr>
            <w:r w:rsidRPr="00DC11F5">
              <w:t xml:space="preserve">Вид контроля </w:t>
            </w:r>
          </w:p>
        </w:tc>
        <w:tc>
          <w:tcPr>
            <w:tcW w:w="5953" w:type="dxa"/>
          </w:tcPr>
          <w:p w:rsidR="00CC4704" w:rsidRPr="00DC11F5" w:rsidRDefault="00CC4704" w:rsidP="003851E4">
            <w:pPr>
              <w:contextualSpacing/>
              <w:jc w:val="both"/>
            </w:pPr>
            <w:r w:rsidRPr="00DC11F5">
              <w:t>Компонент фонда оценочных средств</w:t>
            </w:r>
          </w:p>
        </w:tc>
      </w:tr>
      <w:tr w:rsidR="00CC4704" w:rsidRPr="00DC11F5" w:rsidTr="003851E4">
        <w:tc>
          <w:tcPr>
            <w:tcW w:w="2093" w:type="dxa"/>
            <w:vMerge w:val="restart"/>
          </w:tcPr>
          <w:p w:rsidR="00CC4704" w:rsidRPr="00DC11F5" w:rsidRDefault="00CC4704" w:rsidP="003851E4">
            <w:pPr>
              <w:contextualSpacing/>
              <w:jc w:val="both"/>
            </w:pPr>
            <w:r>
              <w:t>ПК-2</w:t>
            </w:r>
          </w:p>
        </w:tc>
        <w:tc>
          <w:tcPr>
            <w:tcW w:w="1843" w:type="dxa"/>
          </w:tcPr>
          <w:p w:rsidR="00CC4704" w:rsidRPr="00DC11F5" w:rsidRDefault="00CC4704" w:rsidP="003851E4">
            <w:r w:rsidRPr="00DC11F5">
              <w:t>письменный</w:t>
            </w:r>
          </w:p>
        </w:tc>
        <w:tc>
          <w:tcPr>
            <w:tcW w:w="5953" w:type="dxa"/>
          </w:tcPr>
          <w:p w:rsidR="00CC4704" w:rsidRPr="00DC11F5" w:rsidRDefault="00CC4704" w:rsidP="003851E4">
            <w:r>
              <w:t>Тест, решение проблемно-аналитических и ситуационных задач</w:t>
            </w:r>
          </w:p>
        </w:tc>
      </w:tr>
      <w:tr w:rsidR="00CC4704" w:rsidRPr="00DC11F5" w:rsidTr="003851E4">
        <w:tc>
          <w:tcPr>
            <w:tcW w:w="2093" w:type="dxa"/>
            <w:vMerge/>
          </w:tcPr>
          <w:p w:rsidR="00CC4704" w:rsidRPr="00DC11F5" w:rsidRDefault="00CC4704" w:rsidP="003851E4">
            <w:pPr>
              <w:contextualSpacing/>
              <w:jc w:val="both"/>
            </w:pPr>
          </w:p>
        </w:tc>
        <w:tc>
          <w:tcPr>
            <w:tcW w:w="1843" w:type="dxa"/>
          </w:tcPr>
          <w:p w:rsidR="00CC4704" w:rsidRPr="00DC11F5" w:rsidRDefault="00CC4704" w:rsidP="003851E4">
            <w:r w:rsidRPr="00DC11F5">
              <w:t>устный</w:t>
            </w:r>
          </w:p>
        </w:tc>
        <w:tc>
          <w:tcPr>
            <w:tcW w:w="5953" w:type="dxa"/>
          </w:tcPr>
          <w:p w:rsidR="00CC4704" w:rsidRPr="00DC11F5" w:rsidRDefault="00CC4704" w:rsidP="003851E4">
            <w:r>
              <w:t>Ответы на вопросы</w:t>
            </w:r>
          </w:p>
        </w:tc>
      </w:tr>
    </w:tbl>
    <w:p w:rsidR="00CC4704" w:rsidRPr="00DC11F5" w:rsidRDefault="00CC4704" w:rsidP="009F48A1">
      <w:pPr>
        <w:ind w:firstLine="567"/>
        <w:jc w:val="both"/>
      </w:pPr>
    </w:p>
    <w:p w:rsidR="00CC4704" w:rsidRPr="00DC2134" w:rsidRDefault="00CC4704" w:rsidP="009F48A1">
      <w:pPr>
        <w:jc w:val="both"/>
        <w:rPr>
          <w:b/>
          <w:lang w:eastAsia="en-US"/>
        </w:rPr>
      </w:pPr>
      <w:r w:rsidRPr="00DC11F5">
        <w:rPr>
          <w:b/>
          <w:lang w:eastAsia="en-US"/>
        </w:rPr>
        <w:t>2.Критерии освоения компетенций</w:t>
      </w:r>
    </w:p>
    <w:p w:rsidR="00CC4704" w:rsidRPr="00DC11F5" w:rsidRDefault="00CC4704"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4704" w:rsidRDefault="00CC4704" w:rsidP="009F48A1">
      <w:pPr>
        <w:jc w:val="center"/>
        <w:rPr>
          <w:b/>
          <w:bCs/>
          <w:lang w:eastAsia="en-US"/>
        </w:rPr>
      </w:pPr>
    </w:p>
    <w:p w:rsidR="00CC4704" w:rsidRDefault="00CC4704" w:rsidP="009F48A1">
      <w:pPr>
        <w:jc w:val="center"/>
        <w:rPr>
          <w:b/>
          <w:bCs/>
          <w:lang w:eastAsia="en-US"/>
        </w:rPr>
      </w:pPr>
      <w:r w:rsidRPr="00BF46C4">
        <w:rPr>
          <w:b/>
          <w:bCs/>
          <w:lang w:eastAsia="en-US"/>
        </w:rPr>
        <w:t xml:space="preserve">Критерии оценки знаний студентов </w:t>
      </w:r>
    </w:p>
    <w:p w:rsidR="00CC4704" w:rsidRPr="00BF46C4" w:rsidRDefault="00CC4704" w:rsidP="009F48A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4007"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Отлично</w:t>
            </w:r>
          </w:p>
        </w:tc>
        <w:tc>
          <w:tcPr>
            <w:tcW w:w="4007" w:type="pct"/>
          </w:tcPr>
          <w:p w:rsidR="00CC4704" w:rsidRPr="00BF46C4" w:rsidRDefault="00CC4704"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4704" w:rsidRPr="00BF46C4" w:rsidRDefault="00CC4704" w:rsidP="003851E4">
            <w:pPr>
              <w:jc w:val="both"/>
              <w:rPr>
                <w:bCs/>
                <w:lang w:eastAsia="en-US"/>
              </w:rPr>
            </w:pPr>
            <w:r w:rsidRPr="00BF46C4">
              <w:rPr>
                <w:bCs/>
                <w:lang w:eastAsia="en-US"/>
              </w:rPr>
              <w:t>- делает квалифицированные выводы и обобщения;</w:t>
            </w:r>
          </w:p>
          <w:p w:rsidR="00CC4704" w:rsidRPr="00BF46C4" w:rsidRDefault="00CC4704" w:rsidP="003851E4">
            <w:pPr>
              <w:jc w:val="both"/>
              <w:rPr>
                <w:bCs/>
                <w:lang w:eastAsia="en-US"/>
              </w:rPr>
            </w:pPr>
            <w:r w:rsidRPr="00BF46C4">
              <w:rPr>
                <w:bCs/>
                <w:lang w:eastAsia="en-US"/>
              </w:rPr>
              <w:t>- владеет на высококвалифицированном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Хорошо</w:t>
            </w:r>
          </w:p>
        </w:tc>
        <w:tc>
          <w:tcPr>
            <w:tcW w:w="4007" w:type="pct"/>
          </w:tcPr>
          <w:p w:rsidR="00CC4704" w:rsidRPr="00BF46C4" w:rsidRDefault="00CC4704"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4704" w:rsidRPr="00BF46C4" w:rsidRDefault="00CC4704"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CC4704" w:rsidRPr="00BF46C4" w:rsidRDefault="00CC4704" w:rsidP="003851E4">
            <w:pPr>
              <w:jc w:val="both"/>
              <w:rPr>
                <w:bCs/>
                <w:lang w:eastAsia="en-US"/>
              </w:rPr>
            </w:pPr>
            <w:r w:rsidRPr="00BF46C4">
              <w:rPr>
                <w:bCs/>
                <w:lang w:eastAsia="en-US"/>
              </w:rPr>
              <w:t>- владеет на достаточном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CC4704" w:rsidRPr="00BF46C4" w:rsidRDefault="00CC4704"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CC4704" w:rsidRPr="00BF46C4" w:rsidRDefault="00CC4704" w:rsidP="003851E4">
            <w:pPr>
              <w:jc w:val="both"/>
              <w:rPr>
                <w:bCs/>
                <w:lang w:eastAsia="en-US"/>
              </w:rPr>
            </w:pPr>
            <w:r w:rsidRPr="00BF46C4">
              <w:rPr>
                <w:bCs/>
                <w:lang w:eastAsia="en-US"/>
              </w:rPr>
              <w:t>- слабо аргументирует научные положения;</w:t>
            </w:r>
          </w:p>
          <w:p w:rsidR="00CC4704" w:rsidRPr="00BF46C4" w:rsidRDefault="00CC4704" w:rsidP="003851E4">
            <w:pPr>
              <w:jc w:val="both"/>
              <w:rPr>
                <w:bCs/>
                <w:lang w:eastAsia="en-US"/>
              </w:rPr>
            </w:pPr>
            <w:r w:rsidRPr="00BF46C4">
              <w:rPr>
                <w:bCs/>
                <w:lang w:eastAsia="en-US"/>
              </w:rPr>
              <w:t>- практически не способен сформулировать выводы и обобщения;</w:t>
            </w:r>
          </w:p>
          <w:p w:rsidR="00CC4704" w:rsidRPr="00BF46C4" w:rsidRDefault="00CC4704" w:rsidP="003851E4">
            <w:pPr>
              <w:jc w:val="both"/>
              <w:rPr>
                <w:bCs/>
                <w:lang w:eastAsia="en-US"/>
              </w:rPr>
            </w:pPr>
            <w:r w:rsidRPr="00BF46C4">
              <w:rPr>
                <w:bCs/>
                <w:lang w:eastAsia="en-US"/>
              </w:rPr>
              <w:t>- частично владеет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не усвоил значительной части материала;</w:t>
            </w:r>
          </w:p>
          <w:p w:rsidR="00CC4704" w:rsidRPr="00BF46C4" w:rsidRDefault="00CC4704" w:rsidP="003851E4">
            <w:pPr>
              <w:jc w:val="both"/>
              <w:rPr>
                <w:bCs/>
                <w:lang w:eastAsia="en-US"/>
              </w:rPr>
            </w:pPr>
            <w:r w:rsidRPr="00BF46C4">
              <w:rPr>
                <w:bCs/>
                <w:lang w:eastAsia="en-US"/>
              </w:rPr>
              <w:t>-  не может аргументировать научные положения;</w:t>
            </w:r>
          </w:p>
          <w:p w:rsidR="00CC4704" w:rsidRPr="00BF46C4" w:rsidRDefault="00CC4704" w:rsidP="003851E4">
            <w:pPr>
              <w:jc w:val="both"/>
              <w:rPr>
                <w:bCs/>
                <w:lang w:eastAsia="en-US"/>
              </w:rPr>
            </w:pPr>
            <w:r w:rsidRPr="00BF46C4">
              <w:rPr>
                <w:bCs/>
                <w:lang w:eastAsia="en-US"/>
              </w:rPr>
              <w:t>- не формулирует квалифицированных выводов и обобщений;</w:t>
            </w:r>
          </w:p>
          <w:p w:rsidR="00CC4704" w:rsidRPr="00BF46C4" w:rsidRDefault="00CC4704" w:rsidP="003851E4">
            <w:pPr>
              <w:jc w:val="both"/>
              <w:rPr>
                <w:bCs/>
                <w:lang w:eastAsia="en-US"/>
              </w:rPr>
            </w:pPr>
            <w:r w:rsidRPr="00BF46C4">
              <w:rPr>
                <w:bCs/>
                <w:lang w:eastAsia="en-US"/>
              </w:rPr>
              <w:t>- не владеет системой понятий.</w:t>
            </w:r>
          </w:p>
        </w:tc>
      </w:tr>
    </w:tbl>
    <w:p w:rsidR="00CC4704" w:rsidRPr="00BF46C4" w:rsidRDefault="00CC4704" w:rsidP="009F48A1">
      <w:pPr>
        <w:jc w:val="center"/>
        <w:rPr>
          <w:bCs/>
          <w:lang w:eastAsia="en-US"/>
        </w:rPr>
      </w:pPr>
    </w:p>
    <w:p w:rsidR="00CC4704" w:rsidRPr="00BF46C4" w:rsidRDefault="00CC4704"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4704" w:rsidRPr="00BF46C4" w:rsidRDefault="00CC4704"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29"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Отлично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Хорошо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3629" w:type="pct"/>
          </w:tcPr>
          <w:p w:rsidR="00CC4704" w:rsidRPr="00BF46C4" w:rsidRDefault="00CC4704"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3629" w:type="pct"/>
          </w:tcPr>
          <w:p w:rsidR="00CC4704" w:rsidRPr="00BF46C4" w:rsidRDefault="00CC4704" w:rsidP="003851E4">
            <w:pPr>
              <w:rPr>
                <w:bCs/>
                <w:lang w:eastAsia="en-US"/>
              </w:rPr>
            </w:pPr>
            <w:r w:rsidRPr="00BF46C4">
              <w:rPr>
                <w:bCs/>
                <w:lang w:eastAsia="en-US"/>
              </w:rPr>
              <w:t xml:space="preserve">студент не решил учебно-профессиональную задачу или задание. </w:t>
            </w:r>
          </w:p>
        </w:tc>
      </w:tr>
    </w:tbl>
    <w:p w:rsidR="00CC4704" w:rsidRPr="00BF46C4" w:rsidRDefault="00CC4704" w:rsidP="009F48A1">
      <w:pPr>
        <w:jc w:val="center"/>
        <w:rPr>
          <w:bCs/>
          <w:lang w:eastAsia="en-US"/>
        </w:rPr>
      </w:pPr>
    </w:p>
    <w:p w:rsidR="00CC4704" w:rsidRPr="00BF46C4" w:rsidRDefault="00CC4704"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CC4704" w:rsidRPr="00BF46C4" w:rsidTr="003851E4">
        <w:trPr>
          <w:jc w:val="center"/>
        </w:trPr>
        <w:tc>
          <w:tcPr>
            <w:tcW w:w="1390"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10"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Отлично</w:t>
            </w:r>
          </w:p>
        </w:tc>
        <w:tc>
          <w:tcPr>
            <w:tcW w:w="3610" w:type="pct"/>
          </w:tcPr>
          <w:p w:rsidR="00CC4704" w:rsidRPr="00BF46C4" w:rsidRDefault="00CC4704"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Хорошо</w:t>
            </w:r>
          </w:p>
        </w:tc>
        <w:tc>
          <w:tcPr>
            <w:tcW w:w="3610" w:type="pct"/>
          </w:tcPr>
          <w:p w:rsidR="00CC4704" w:rsidRPr="00BF46C4" w:rsidRDefault="00CC4704"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Удовлетворительно</w:t>
            </w:r>
          </w:p>
        </w:tc>
        <w:tc>
          <w:tcPr>
            <w:tcW w:w="3610" w:type="pct"/>
          </w:tcPr>
          <w:p w:rsidR="00CC4704" w:rsidRPr="00BF46C4" w:rsidRDefault="00CC4704"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Неудовлетворительно</w:t>
            </w:r>
          </w:p>
        </w:tc>
        <w:tc>
          <w:tcPr>
            <w:tcW w:w="3610" w:type="pct"/>
          </w:tcPr>
          <w:p w:rsidR="00CC4704" w:rsidRPr="00BF46C4" w:rsidRDefault="00CC4704"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4704" w:rsidRPr="00DC11F5" w:rsidRDefault="00CC4704" w:rsidP="009F48A1">
      <w:pPr>
        <w:ind w:left="360"/>
        <w:jc w:val="both"/>
        <w:rPr>
          <w:b/>
        </w:rPr>
      </w:pPr>
    </w:p>
    <w:p w:rsidR="00CC4704" w:rsidRPr="00DC2134" w:rsidRDefault="00CC4704"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4704" w:rsidRPr="00B13383" w:rsidRDefault="00CC4704" w:rsidP="00F831AF">
      <w:pPr>
        <w:pStyle w:val="ListParagraph"/>
        <w:ind w:left="0"/>
        <w:jc w:val="center"/>
        <w:rPr>
          <w:b/>
          <w:color w:val="000000"/>
        </w:rPr>
      </w:pPr>
    </w:p>
    <w:p w:rsidR="00CC4704" w:rsidRPr="00B13383" w:rsidRDefault="00CC4704" w:rsidP="00F831AF">
      <w:pPr>
        <w:pStyle w:val="ListParagraph"/>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CC4704" w:rsidRPr="00B13383" w:rsidRDefault="00CC4704" w:rsidP="00F831AF"/>
    <w:p w:rsidR="00CC4704" w:rsidRPr="00B13383" w:rsidRDefault="00CC4704" w:rsidP="00F831AF">
      <w:pPr>
        <w:jc w:val="center"/>
        <w:rPr>
          <w:b/>
          <w:i/>
        </w:rPr>
      </w:pPr>
      <w:r w:rsidRPr="00B13383">
        <w:rPr>
          <w:b/>
          <w:i/>
        </w:rPr>
        <w:t>Тест</w:t>
      </w:r>
    </w:p>
    <w:p w:rsidR="00CC4704" w:rsidRPr="00B13383" w:rsidRDefault="00CC4704" w:rsidP="00F831AF">
      <w:pPr>
        <w:jc w:val="center"/>
        <w:rPr>
          <w:b/>
          <w:i/>
        </w:rPr>
      </w:pPr>
    </w:p>
    <w:p w:rsidR="00CC4704" w:rsidRPr="00B13383" w:rsidRDefault="00CC4704"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CC4704" w:rsidRPr="00B13383" w:rsidRDefault="00CC4704"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CC4704" w:rsidRPr="00B13383" w:rsidRDefault="00CC4704" w:rsidP="00F831AF">
      <w:pPr>
        <w:shd w:val="clear" w:color="auto" w:fill="FFFFFF"/>
        <w:ind w:firstLine="720"/>
        <w:jc w:val="both"/>
      </w:pPr>
      <w:r w:rsidRPr="00B13383">
        <w:t>2) Правительство РФ, Минздравсоцразвития РФ и службы занятости населения;</w:t>
      </w:r>
    </w:p>
    <w:p w:rsidR="00CC4704" w:rsidRPr="00B13383" w:rsidRDefault="00CC4704" w:rsidP="00F831AF">
      <w:pPr>
        <w:shd w:val="clear" w:color="auto" w:fill="FFFFFF"/>
        <w:ind w:firstLine="720"/>
        <w:jc w:val="both"/>
      </w:pPr>
      <w:r w:rsidRPr="00B13383">
        <w:t>3) Роструд, органы исполнительной власти субъектов Российской Федерации и государственные учреждения службы занятости населения;</w:t>
      </w:r>
    </w:p>
    <w:p w:rsidR="00CC4704" w:rsidRPr="00B13383" w:rsidRDefault="00CC4704" w:rsidP="00F831AF">
      <w:pPr>
        <w:shd w:val="clear" w:color="auto" w:fill="FFFFFF"/>
        <w:ind w:firstLine="720"/>
        <w:jc w:val="both"/>
      </w:pPr>
      <w:r w:rsidRPr="00B13383">
        <w:t>4) Минздравсоцразвития РФ, департаменты по трудоустройству и биржи труда.</w:t>
      </w:r>
    </w:p>
    <w:p w:rsidR="00CC4704" w:rsidRPr="00B13383" w:rsidRDefault="00CC4704"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CC4704" w:rsidRPr="00B13383" w:rsidRDefault="00CC4704" w:rsidP="00F831AF">
      <w:pPr>
        <w:shd w:val="clear" w:color="auto" w:fill="FFFFFF"/>
        <w:ind w:firstLine="720"/>
        <w:jc w:val="both"/>
      </w:pPr>
      <w:r w:rsidRPr="00B13383">
        <w:t>1) зарплату;</w:t>
      </w:r>
    </w:p>
    <w:p w:rsidR="00CC4704" w:rsidRPr="00B13383" w:rsidRDefault="00CC4704" w:rsidP="00F831AF">
      <w:pPr>
        <w:shd w:val="clear" w:color="auto" w:fill="FFFFFF"/>
        <w:ind w:firstLine="720"/>
        <w:jc w:val="both"/>
      </w:pPr>
      <w:r w:rsidRPr="00B13383">
        <w:t>2) вознаграждение;</w:t>
      </w:r>
    </w:p>
    <w:p w:rsidR="00CC4704" w:rsidRPr="00B13383" w:rsidRDefault="00CC4704" w:rsidP="00F831AF">
      <w:pPr>
        <w:shd w:val="clear" w:color="auto" w:fill="FFFFFF"/>
        <w:ind w:firstLine="720"/>
        <w:jc w:val="both"/>
      </w:pPr>
      <w:r w:rsidRPr="00B13383">
        <w:rPr>
          <w:b/>
        </w:rPr>
        <w:t xml:space="preserve">3) </w:t>
      </w:r>
      <w:r w:rsidRPr="000F175A">
        <w:rPr>
          <w:bCs/>
        </w:rPr>
        <w:t>доход.</w:t>
      </w:r>
    </w:p>
    <w:p w:rsidR="00CC4704" w:rsidRPr="00B13383" w:rsidRDefault="00CC4704" w:rsidP="00F831AF">
      <w:pPr>
        <w:shd w:val="clear" w:color="auto" w:fill="FFFFFF"/>
        <w:ind w:firstLine="720"/>
        <w:jc w:val="both"/>
      </w:pPr>
      <w:r w:rsidRPr="00B13383">
        <w:rPr>
          <w:b/>
        </w:rPr>
        <w:t>3.</w:t>
      </w:r>
      <w:r w:rsidRPr="00B13383">
        <w:rPr>
          <w:i/>
          <w:iCs/>
        </w:rPr>
        <w:t>Безработными признаются:</w:t>
      </w:r>
    </w:p>
    <w:p w:rsidR="00CC4704" w:rsidRPr="00B13383" w:rsidRDefault="00CC4704" w:rsidP="00F831AF">
      <w:pPr>
        <w:shd w:val="clear" w:color="auto" w:fill="FFFFFF"/>
        <w:ind w:firstLine="720"/>
        <w:jc w:val="both"/>
      </w:pPr>
      <w:r w:rsidRPr="00B13383">
        <w:t>1) трудоспособные граждане, которые не имеют работы и заработка;</w:t>
      </w:r>
    </w:p>
    <w:p w:rsidR="00CC4704" w:rsidRPr="00B13383" w:rsidRDefault="00CC4704"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CC4704" w:rsidRPr="00B13383" w:rsidRDefault="00CC4704" w:rsidP="00F831AF">
      <w:pPr>
        <w:shd w:val="clear" w:color="auto" w:fill="FFFFFF"/>
        <w:ind w:firstLine="720"/>
        <w:jc w:val="both"/>
      </w:pPr>
      <w:r w:rsidRPr="00B13383">
        <w:t>3) граждане, не достигшие 16-летнего возраста;</w:t>
      </w:r>
    </w:p>
    <w:p w:rsidR="00CC4704" w:rsidRPr="00B13383" w:rsidRDefault="00CC4704" w:rsidP="00F831AF">
      <w:pPr>
        <w:shd w:val="clear" w:color="auto" w:fill="FFFFFF"/>
        <w:ind w:firstLine="720"/>
        <w:jc w:val="both"/>
      </w:pPr>
      <w:r w:rsidRPr="00B13383">
        <w:t>4) граждане, достигшие 15-летнего возраста;</w:t>
      </w:r>
    </w:p>
    <w:p w:rsidR="00CC4704" w:rsidRPr="00B13383" w:rsidRDefault="00CC4704" w:rsidP="00F831AF">
      <w:pPr>
        <w:shd w:val="clear" w:color="auto" w:fill="FFFFFF"/>
        <w:ind w:firstLine="720"/>
        <w:jc w:val="both"/>
      </w:pPr>
      <w:r w:rsidRPr="00B13383">
        <w:t>5) женщины, достигшие 50 лет, мужчины – 60 лет;</w:t>
      </w:r>
    </w:p>
    <w:p w:rsidR="00CC4704" w:rsidRPr="00B13383" w:rsidRDefault="00CC4704"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CC4704" w:rsidRPr="00B13383" w:rsidRDefault="00CC4704"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CC4704" w:rsidRPr="00B13383" w:rsidRDefault="00CC4704"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CC4704" w:rsidRPr="00B13383" w:rsidRDefault="00CC4704" w:rsidP="00F831AF">
      <w:pPr>
        <w:shd w:val="clear" w:color="auto" w:fill="FFFFFF"/>
        <w:ind w:firstLine="720"/>
        <w:jc w:val="both"/>
      </w:pPr>
      <w:r w:rsidRPr="00B13383">
        <w:rPr>
          <w:b/>
        </w:rPr>
        <w:t>4.</w:t>
      </w:r>
      <w:r w:rsidRPr="00B13383">
        <w:rPr>
          <w:i/>
          <w:iCs/>
        </w:rPr>
        <w:t>Работа может считаться подходящей, если:</w:t>
      </w:r>
    </w:p>
    <w:p w:rsidR="00CC4704" w:rsidRPr="00B13383" w:rsidRDefault="00CC4704"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CC4704" w:rsidRPr="00B13383" w:rsidRDefault="00CC4704"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CC4704" w:rsidRPr="00B13383" w:rsidRDefault="00CC4704"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CC4704" w:rsidRPr="00B13383" w:rsidRDefault="00CC4704"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CC4704" w:rsidRPr="00B13383" w:rsidRDefault="00CC4704" w:rsidP="00F831AF">
      <w:pPr>
        <w:shd w:val="clear" w:color="auto" w:fill="FFFFFF"/>
        <w:ind w:firstLine="720"/>
        <w:jc w:val="both"/>
      </w:pPr>
      <w:r w:rsidRPr="00B13383">
        <w:t>1) паспорт или иной документ, удостоверяющий личность;</w:t>
      </w:r>
    </w:p>
    <w:p w:rsidR="00CC4704" w:rsidRPr="00B13383" w:rsidRDefault="00CC4704"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CC4704" w:rsidRPr="00B13383" w:rsidRDefault="00CC4704"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CC4704" w:rsidRPr="00B13383" w:rsidRDefault="00CC4704"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CC4704" w:rsidRPr="00B13383" w:rsidRDefault="00CC4704" w:rsidP="00F831AF">
      <w:pPr>
        <w:shd w:val="clear" w:color="auto" w:fill="FFFFFF"/>
        <w:ind w:firstLine="720"/>
        <w:jc w:val="both"/>
      </w:pPr>
      <w:r w:rsidRPr="00B13383">
        <w:t>1) вышестоящий орган службы занятости;</w:t>
      </w:r>
    </w:p>
    <w:p w:rsidR="00CC4704" w:rsidRPr="00B13383" w:rsidRDefault="00CC4704" w:rsidP="00F831AF">
      <w:pPr>
        <w:shd w:val="clear" w:color="auto" w:fill="FFFFFF"/>
        <w:ind w:firstLine="720"/>
        <w:jc w:val="both"/>
      </w:pPr>
      <w:r w:rsidRPr="00B13383">
        <w:t>2) в суд;</w:t>
      </w:r>
    </w:p>
    <w:p w:rsidR="00CC4704" w:rsidRPr="000F175A" w:rsidRDefault="00CC4704" w:rsidP="00F831AF">
      <w:pPr>
        <w:shd w:val="clear" w:color="auto" w:fill="FFFFFF"/>
        <w:ind w:firstLine="720"/>
        <w:jc w:val="both"/>
        <w:rPr>
          <w:bCs/>
        </w:rPr>
      </w:pPr>
      <w:r w:rsidRPr="000F175A">
        <w:rPr>
          <w:bCs/>
        </w:rPr>
        <w:t>3) вышестоящий орган службы занятости, а также в суд.</w:t>
      </w:r>
    </w:p>
    <w:p w:rsidR="00CC4704" w:rsidRPr="00B13383" w:rsidRDefault="00CC4704"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CC4704" w:rsidRPr="00B13383" w:rsidRDefault="00CC4704" w:rsidP="00F831AF">
      <w:pPr>
        <w:shd w:val="clear" w:color="auto" w:fill="FFFFFF"/>
        <w:ind w:firstLine="720"/>
        <w:jc w:val="both"/>
      </w:pPr>
      <w:r w:rsidRPr="00B13383">
        <w:t>1)законом о занятости населения в Российской Федерации;</w:t>
      </w:r>
    </w:p>
    <w:p w:rsidR="00CC4704" w:rsidRPr="00B13383" w:rsidRDefault="00CC4704" w:rsidP="00F831AF">
      <w:pPr>
        <w:shd w:val="clear" w:color="auto" w:fill="FFFFFF"/>
        <w:ind w:firstLine="720"/>
        <w:jc w:val="both"/>
      </w:pPr>
      <w:r w:rsidRPr="00B13383">
        <w:t>2) постановлением Правительства РФ;</w:t>
      </w:r>
    </w:p>
    <w:p w:rsidR="00CC4704" w:rsidRPr="00B13383" w:rsidRDefault="00CC4704" w:rsidP="00F831AF">
      <w:pPr>
        <w:shd w:val="clear" w:color="auto" w:fill="FFFFFF"/>
        <w:ind w:firstLine="720"/>
        <w:jc w:val="both"/>
      </w:pPr>
      <w:r w:rsidRPr="00B13383">
        <w:t>3) постановлением либо приказом Минздравсоцразвития РФ.</w:t>
      </w:r>
    </w:p>
    <w:p w:rsidR="00CC4704" w:rsidRPr="00B13383" w:rsidRDefault="00CC4704"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CC4704" w:rsidRPr="00B13383" w:rsidRDefault="00CC4704" w:rsidP="00F831AF">
      <w:pPr>
        <w:shd w:val="clear" w:color="auto" w:fill="FFFFFF"/>
        <w:ind w:firstLine="720"/>
        <w:jc w:val="both"/>
      </w:pPr>
      <w:r w:rsidRPr="00B13383">
        <w:t>1) Да;</w:t>
      </w:r>
    </w:p>
    <w:p w:rsidR="00CC4704" w:rsidRPr="00B13383" w:rsidRDefault="00CC4704" w:rsidP="00F831AF">
      <w:pPr>
        <w:shd w:val="clear" w:color="auto" w:fill="FFFFFF"/>
        <w:ind w:firstLine="720"/>
        <w:jc w:val="both"/>
      </w:pPr>
      <w:r w:rsidRPr="00B13383">
        <w:t>2) нет.</w:t>
      </w:r>
    </w:p>
    <w:p w:rsidR="00CC4704" w:rsidRPr="00B13383" w:rsidRDefault="00CC4704" w:rsidP="00F831AF">
      <w:pPr>
        <w:shd w:val="clear" w:color="auto" w:fill="FFFFFF"/>
        <w:ind w:firstLine="720"/>
        <w:jc w:val="both"/>
      </w:pPr>
      <w:r w:rsidRPr="00B13383">
        <w:rPr>
          <w:b/>
          <w:bCs/>
        </w:rPr>
        <w:t xml:space="preserve">9. </w:t>
      </w:r>
      <w:r w:rsidRPr="00B13383">
        <w:rPr>
          <w:i/>
          <w:iCs/>
        </w:rPr>
        <w:t>Трудовой договор – это:</w:t>
      </w:r>
    </w:p>
    <w:p w:rsidR="00CC4704" w:rsidRPr="00B13383" w:rsidRDefault="00CC4704"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CC4704" w:rsidRPr="00B13383" w:rsidRDefault="00CC4704"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CC4704" w:rsidRPr="00B13383" w:rsidRDefault="00CC4704" w:rsidP="00F831AF">
      <w:pPr>
        <w:shd w:val="clear" w:color="auto" w:fill="FFFFFF"/>
        <w:ind w:firstLine="720"/>
        <w:jc w:val="both"/>
      </w:pPr>
      <w:r w:rsidRPr="00B13383">
        <w:t>3) обязательство оказать услуги по обучению за определенную плату;</w:t>
      </w:r>
    </w:p>
    <w:p w:rsidR="00CC4704" w:rsidRPr="00B13383" w:rsidRDefault="00CC4704" w:rsidP="00F831AF">
      <w:pPr>
        <w:shd w:val="clear" w:color="auto" w:fill="FFFFFF"/>
        <w:ind w:firstLine="720"/>
        <w:jc w:val="both"/>
      </w:pPr>
      <w:r w:rsidRPr="00B13383">
        <w:t>4) соглашение между работодателем и работником.</w:t>
      </w:r>
    </w:p>
    <w:p w:rsidR="00CC4704" w:rsidRPr="00B13383" w:rsidRDefault="00CC4704"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CC4704" w:rsidRPr="00B13383" w:rsidRDefault="00CC4704" w:rsidP="00F831AF">
      <w:pPr>
        <w:shd w:val="clear" w:color="auto" w:fill="FFFFFF"/>
        <w:ind w:firstLine="720"/>
        <w:jc w:val="both"/>
      </w:pPr>
      <w:r w:rsidRPr="00B13383">
        <w:t>1) добросовестно выполнять работу;</w:t>
      </w:r>
    </w:p>
    <w:p w:rsidR="00CC4704" w:rsidRPr="00B13383" w:rsidRDefault="00CC4704"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CC4704" w:rsidRPr="00B13383" w:rsidRDefault="00CC4704" w:rsidP="00F831AF">
      <w:pPr>
        <w:shd w:val="clear" w:color="auto" w:fill="FFFFFF"/>
        <w:ind w:firstLine="720"/>
        <w:jc w:val="both"/>
      </w:pPr>
      <w:r w:rsidRPr="00B13383">
        <w:t>3) соблюдать дисциплину труда.</w:t>
      </w:r>
    </w:p>
    <w:p w:rsidR="00CC4704" w:rsidRPr="00B13383" w:rsidRDefault="00CC4704"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CC4704" w:rsidRPr="00B13383" w:rsidRDefault="00CC4704" w:rsidP="00F831AF">
      <w:pPr>
        <w:shd w:val="clear" w:color="auto" w:fill="FFFFFF"/>
        <w:ind w:firstLine="720"/>
        <w:jc w:val="both"/>
      </w:pPr>
      <w:r w:rsidRPr="00B13383">
        <w:t>1) место и дата заключения трудового договора;</w:t>
      </w:r>
    </w:p>
    <w:p w:rsidR="00CC4704" w:rsidRPr="00B13383" w:rsidRDefault="00CC4704" w:rsidP="00F831AF">
      <w:pPr>
        <w:shd w:val="clear" w:color="auto" w:fill="FFFFFF"/>
        <w:ind w:firstLine="720"/>
        <w:jc w:val="both"/>
      </w:pPr>
      <w:r w:rsidRPr="00B13383">
        <w:t>2) фамилия, имя, отчество работника;</w:t>
      </w:r>
    </w:p>
    <w:p w:rsidR="00CC4704" w:rsidRPr="00B13383" w:rsidRDefault="00CC4704" w:rsidP="00F831AF">
      <w:pPr>
        <w:shd w:val="clear" w:color="auto" w:fill="FFFFFF"/>
        <w:ind w:firstLine="720"/>
        <w:jc w:val="both"/>
      </w:pPr>
      <w:r w:rsidRPr="00B13383">
        <w:t>3) дата начала работы;</w:t>
      </w:r>
    </w:p>
    <w:p w:rsidR="00CC4704" w:rsidRPr="00B13383" w:rsidRDefault="00CC4704" w:rsidP="00F831AF">
      <w:pPr>
        <w:shd w:val="clear" w:color="auto" w:fill="FFFFFF"/>
        <w:ind w:firstLine="720"/>
        <w:jc w:val="both"/>
      </w:pPr>
      <w:r w:rsidRPr="00B13383">
        <w:t>4) условия оплаты труда работника;</w:t>
      </w:r>
    </w:p>
    <w:p w:rsidR="00CC4704" w:rsidRPr="00B13383" w:rsidRDefault="00CC4704"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CC4704" w:rsidRPr="00B13383" w:rsidRDefault="00CC4704" w:rsidP="00F831AF">
      <w:pPr>
        <w:shd w:val="clear" w:color="auto" w:fill="FFFFFF"/>
        <w:ind w:firstLine="720"/>
        <w:jc w:val="both"/>
      </w:pPr>
      <w:r w:rsidRPr="00B13383">
        <w:t>6) конкретный вид поручаемой работы;</w:t>
      </w:r>
    </w:p>
    <w:p w:rsidR="00CC4704" w:rsidRPr="00B13383" w:rsidRDefault="00CC4704" w:rsidP="00F831AF">
      <w:pPr>
        <w:shd w:val="clear" w:color="auto" w:fill="FFFFFF"/>
        <w:ind w:firstLine="720"/>
        <w:jc w:val="both"/>
      </w:pPr>
      <w:r w:rsidRPr="00B13383">
        <w:t>7) характер работы (подвижной, разъездной, в пути, другой характер работы).</w:t>
      </w:r>
    </w:p>
    <w:p w:rsidR="00CC4704" w:rsidRPr="00B13383" w:rsidRDefault="00CC4704" w:rsidP="00F831AF">
      <w:pPr>
        <w:shd w:val="clear" w:color="auto" w:fill="FFFFFF"/>
        <w:ind w:firstLine="720"/>
        <w:jc w:val="both"/>
      </w:pPr>
      <w:r w:rsidRPr="00B13383">
        <w:rPr>
          <w:b/>
        </w:rPr>
        <w:t>12.</w:t>
      </w:r>
      <w:r w:rsidRPr="00B13383">
        <w:rPr>
          <w:i/>
          <w:iCs/>
        </w:rPr>
        <w:t>Аннулирование трудового договора означает:</w:t>
      </w:r>
    </w:p>
    <w:p w:rsidR="00CC4704" w:rsidRPr="00B13383" w:rsidRDefault="00CC4704" w:rsidP="00F831AF">
      <w:pPr>
        <w:shd w:val="clear" w:color="auto" w:fill="FFFFFF"/>
        <w:ind w:firstLine="720"/>
        <w:jc w:val="both"/>
      </w:pPr>
      <w:r w:rsidRPr="00B13383">
        <w:t>1) прекращение трудового договора;</w:t>
      </w:r>
    </w:p>
    <w:p w:rsidR="00CC4704" w:rsidRPr="00B13383" w:rsidRDefault="00CC4704" w:rsidP="00F831AF">
      <w:pPr>
        <w:shd w:val="clear" w:color="auto" w:fill="FFFFFF"/>
        <w:ind w:firstLine="720"/>
        <w:jc w:val="both"/>
      </w:pPr>
      <w:r w:rsidRPr="00B13383">
        <w:t>2) расторжение трудового договора;</w:t>
      </w:r>
    </w:p>
    <w:p w:rsidR="00CC4704" w:rsidRPr="00B13383" w:rsidRDefault="00CC4704" w:rsidP="00F831AF">
      <w:pPr>
        <w:shd w:val="clear" w:color="auto" w:fill="FFFFFF"/>
        <w:ind w:firstLine="720"/>
        <w:jc w:val="both"/>
      </w:pPr>
      <w:r w:rsidRPr="00B13383">
        <w:t>3) трудовой договор считается незаключенным.</w:t>
      </w:r>
    </w:p>
    <w:p w:rsidR="00CC4704" w:rsidRPr="00B13383" w:rsidRDefault="00CC4704"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CC4704" w:rsidRPr="00B13383" w:rsidRDefault="00CC4704"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CC4704" w:rsidRPr="00B13383" w:rsidRDefault="00CC4704"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CC4704" w:rsidRPr="00B13383" w:rsidRDefault="00CC4704"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CC4704" w:rsidRPr="00B13383" w:rsidRDefault="00CC4704"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CC4704" w:rsidRPr="00B13383" w:rsidRDefault="00CC4704" w:rsidP="00F831AF">
      <w:pPr>
        <w:shd w:val="clear" w:color="auto" w:fill="FFFFFF"/>
        <w:ind w:firstLine="720"/>
        <w:jc w:val="both"/>
      </w:pPr>
      <w:r w:rsidRPr="00B13383">
        <w:rPr>
          <w:b/>
        </w:rPr>
        <w:t xml:space="preserve">14. </w:t>
      </w:r>
      <w:r w:rsidRPr="00B13383">
        <w:rPr>
          <w:i/>
          <w:iCs/>
        </w:rPr>
        <w:t>Трудовой договор вступает в силу:</w:t>
      </w:r>
    </w:p>
    <w:p w:rsidR="00CC4704" w:rsidRPr="00B13383" w:rsidRDefault="00CC4704" w:rsidP="00F831AF">
      <w:pPr>
        <w:shd w:val="clear" w:color="auto" w:fill="FFFFFF"/>
        <w:ind w:firstLine="720"/>
        <w:jc w:val="both"/>
      </w:pPr>
      <w:r w:rsidRPr="00B13383">
        <w:t>1) со дня издания приказа о приеме на работу;</w:t>
      </w:r>
    </w:p>
    <w:p w:rsidR="00CC4704" w:rsidRPr="00B13383" w:rsidRDefault="00CC4704" w:rsidP="00F831AF">
      <w:pPr>
        <w:shd w:val="clear" w:color="auto" w:fill="FFFFFF"/>
        <w:ind w:firstLine="720"/>
        <w:jc w:val="both"/>
      </w:pPr>
      <w:r w:rsidRPr="00B13383">
        <w:t>2) со дня, определенного сторонами трудового договора;</w:t>
      </w:r>
    </w:p>
    <w:p w:rsidR="00CC4704" w:rsidRPr="00B13383" w:rsidRDefault="00CC4704" w:rsidP="00F831AF">
      <w:pPr>
        <w:shd w:val="clear" w:color="auto" w:fill="FFFFFF"/>
        <w:ind w:firstLine="720"/>
        <w:jc w:val="both"/>
      </w:pPr>
      <w:r w:rsidRPr="00B13383">
        <w:t>3) со дня его подписания сторонами трудового договора;</w:t>
      </w:r>
    </w:p>
    <w:p w:rsidR="00CC4704" w:rsidRPr="00B13383" w:rsidRDefault="00CC4704"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CC4704" w:rsidRPr="00B13383" w:rsidRDefault="00CC4704"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CC4704" w:rsidRPr="00B13383" w:rsidRDefault="00CC4704" w:rsidP="00F831AF">
      <w:pPr>
        <w:shd w:val="clear" w:color="auto" w:fill="FFFFFF"/>
        <w:ind w:firstLine="720"/>
        <w:jc w:val="both"/>
      </w:pPr>
      <w:r w:rsidRPr="00B13383">
        <w:t>1) подписания трудового договора;</w:t>
      </w:r>
    </w:p>
    <w:p w:rsidR="00CC4704" w:rsidRPr="00B13383" w:rsidRDefault="00CC4704" w:rsidP="00F831AF">
      <w:pPr>
        <w:shd w:val="clear" w:color="auto" w:fill="FFFFFF"/>
        <w:ind w:firstLine="720"/>
        <w:jc w:val="both"/>
      </w:pPr>
      <w:r w:rsidRPr="00B13383">
        <w:t>2) допущения работника к работе;</w:t>
      </w:r>
    </w:p>
    <w:p w:rsidR="00CC4704" w:rsidRPr="00B13383" w:rsidRDefault="00CC4704" w:rsidP="00F831AF">
      <w:pPr>
        <w:shd w:val="clear" w:color="auto" w:fill="FFFFFF"/>
        <w:ind w:firstLine="720"/>
        <w:jc w:val="both"/>
      </w:pPr>
      <w:r w:rsidRPr="00B13383">
        <w:t>3) издания локального акта;</w:t>
      </w:r>
    </w:p>
    <w:p w:rsidR="00CC4704" w:rsidRPr="00B13383" w:rsidRDefault="00CC4704" w:rsidP="00F831AF">
      <w:pPr>
        <w:shd w:val="clear" w:color="auto" w:fill="FFFFFF"/>
        <w:ind w:firstLine="720"/>
        <w:jc w:val="both"/>
      </w:pPr>
      <w:r w:rsidRPr="00B13383">
        <w:t>4) издания приказа (распоряжения).</w:t>
      </w:r>
    </w:p>
    <w:p w:rsidR="00CC4704" w:rsidRPr="00B13383" w:rsidRDefault="00CC4704"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CC4704" w:rsidRPr="00B13383" w:rsidRDefault="00CC4704" w:rsidP="00F831AF">
      <w:pPr>
        <w:shd w:val="clear" w:color="auto" w:fill="FFFFFF"/>
        <w:ind w:firstLine="720"/>
        <w:jc w:val="both"/>
      </w:pPr>
      <w:r w:rsidRPr="00B13383">
        <w:t>1) дополнительные;</w:t>
      </w:r>
    </w:p>
    <w:p w:rsidR="00CC4704" w:rsidRPr="00B13383" w:rsidRDefault="00CC4704" w:rsidP="00F831AF">
      <w:pPr>
        <w:shd w:val="clear" w:color="auto" w:fill="FFFFFF"/>
        <w:ind w:firstLine="720"/>
        <w:jc w:val="both"/>
      </w:pPr>
      <w:r w:rsidRPr="00B13383">
        <w:t>2) вспомогательные;</w:t>
      </w:r>
    </w:p>
    <w:p w:rsidR="00CC4704" w:rsidRPr="00B13383" w:rsidRDefault="00CC4704" w:rsidP="00F831AF">
      <w:pPr>
        <w:shd w:val="clear" w:color="auto" w:fill="FFFFFF"/>
        <w:ind w:firstLine="720"/>
        <w:jc w:val="both"/>
      </w:pPr>
      <w:r w:rsidRPr="00B13383">
        <w:t>3) существенные;</w:t>
      </w:r>
    </w:p>
    <w:p w:rsidR="00CC4704" w:rsidRPr="00B13383" w:rsidRDefault="00CC4704" w:rsidP="00F831AF">
      <w:pPr>
        <w:shd w:val="clear" w:color="auto" w:fill="FFFFFF"/>
        <w:ind w:firstLine="720"/>
        <w:jc w:val="both"/>
      </w:pPr>
      <w:r w:rsidRPr="00B13383">
        <w:t>4) охранительные;</w:t>
      </w:r>
    </w:p>
    <w:p w:rsidR="00CC4704" w:rsidRPr="00B13383" w:rsidRDefault="00CC4704" w:rsidP="00F831AF">
      <w:pPr>
        <w:shd w:val="clear" w:color="auto" w:fill="FFFFFF"/>
        <w:ind w:firstLine="720"/>
        <w:jc w:val="both"/>
      </w:pPr>
      <w:r w:rsidRPr="00B13383">
        <w:t>5) общие.</w:t>
      </w:r>
    </w:p>
    <w:p w:rsidR="00CC4704" w:rsidRPr="00B13383" w:rsidRDefault="00CC4704"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CC4704" w:rsidRPr="00B13383" w:rsidRDefault="00CC4704" w:rsidP="00F831AF">
      <w:pPr>
        <w:shd w:val="clear" w:color="auto" w:fill="FFFFFF"/>
        <w:ind w:firstLine="720"/>
        <w:jc w:val="both"/>
      </w:pPr>
      <w:r w:rsidRPr="00B13383">
        <w:t>1) инициативе работодателя;</w:t>
      </w:r>
    </w:p>
    <w:p w:rsidR="00CC4704" w:rsidRPr="00B13383" w:rsidRDefault="00CC4704" w:rsidP="00F831AF">
      <w:pPr>
        <w:shd w:val="clear" w:color="auto" w:fill="FFFFFF"/>
        <w:ind w:firstLine="720"/>
        <w:jc w:val="both"/>
      </w:pPr>
      <w:r w:rsidRPr="00B13383">
        <w:t>2) желанию работника;</w:t>
      </w:r>
    </w:p>
    <w:p w:rsidR="00CC4704" w:rsidRPr="00B13383" w:rsidRDefault="00CC4704" w:rsidP="00F831AF">
      <w:pPr>
        <w:shd w:val="clear" w:color="auto" w:fill="FFFFFF"/>
        <w:ind w:firstLine="720"/>
        <w:jc w:val="both"/>
      </w:pPr>
      <w:r w:rsidRPr="00B13383">
        <w:t>3) семейному положению и возрасту;</w:t>
      </w:r>
    </w:p>
    <w:p w:rsidR="00CC4704" w:rsidRPr="00B13383" w:rsidRDefault="00CC4704" w:rsidP="00F831AF">
      <w:pPr>
        <w:shd w:val="clear" w:color="auto" w:fill="FFFFFF"/>
        <w:ind w:firstLine="720"/>
        <w:jc w:val="both"/>
      </w:pPr>
      <w:r w:rsidRPr="00B13383">
        <w:t>4) соглашению сторон.</w:t>
      </w:r>
    </w:p>
    <w:p w:rsidR="00CC4704" w:rsidRPr="00B13383" w:rsidRDefault="00CC4704"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CC4704" w:rsidRPr="00B13383" w:rsidRDefault="00CC4704" w:rsidP="00F831AF">
      <w:pPr>
        <w:shd w:val="clear" w:color="auto" w:fill="FFFFFF"/>
        <w:ind w:firstLine="720"/>
        <w:jc w:val="both"/>
      </w:pPr>
      <w:r w:rsidRPr="00B13383">
        <w:t>1) декларацию о доходах;</w:t>
      </w:r>
    </w:p>
    <w:p w:rsidR="00CC4704" w:rsidRPr="00B13383" w:rsidRDefault="00CC4704" w:rsidP="00F831AF">
      <w:pPr>
        <w:shd w:val="clear" w:color="auto" w:fill="FFFFFF"/>
        <w:ind w:firstLine="720"/>
        <w:jc w:val="both"/>
      </w:pPr>
      <w:r w:rsidRPr="00B13383">
        <w:t>2) справку с места жительства;</w:t>
      </w:r>
    </w:p>
    <w:p w:rsidR="00CC4704" w:rsidRPr="00B13383" w:rsidRDefault="00CC4704" w:rsidP="00F831AF">
      <w:pPr>
        <w:shd w:val="clear" w:color="auto" w:fill="FFFFFF"/>
        <w:ind w:firstLine="720"/>
        <w:jc w:val="both"/>
      </w:pPr>
      <w:r w:rsidRPr="00B13383">
        <w:t>3) документ об образовании;</w:t>
      </w:r>
    </w:p>
    <w:p w:rsidR="00CC4704" w:rsidRPr="00B13383" w:rsidRDefault="00CC4704" w:rsidP="00F831AF">
      <w:pPr>
        <w:shd w:val="clear" w:color="auto" w:fill="FFFFFF"/>
        <w:ind w:firstLine="720"/>
        <w:jc w:val="both"/>
      </w:pPr>
      <w:r w:rsidRPr="00B13383">
        <w:t>4) справку о семейном положении.</w:t>
      </w:r>
    </w:p>
    <w:p w:rsidR="00CC4704" w:rsidRPr="00B13383" w:rsidRDefault="00CC4704" w:rsidP="00F831AF">
      <w:pPr>
        <w:shd w:val="clear" w:color="auto" w:fill="FFFFFF"/>
        <w:ind w:firstLine="720"/>
        <w:jc w:val="both"/>
      </w:pPr>
      <w:r w:rsidRPr="00B13383">
        <w:rPr>
          <w:b/>
        </w:rPr>
        <w:t>19.</w:t>
      </w:r>
      <w:r w:rsidRPr="00B13383">
        <w:rPr>
          <w:i/>
          <w:iCs/>
        </w:rPr>
        <w:t>Прием на работу оформляется:</w:t>
      </w:r>
    </w:p>
    <w:p w:rsidR="00CC4704" w:rsidRPr="00B13383" w:rsidRDefault="00CC4704"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CC4704" w:rsidRPr="00B13383" w:rsidRDefault="00CC4704" w:rsidP="00F831AF">
      <w:pPr>
        <w:shd w:val="clear" w:color="auto" w:fill="FFFFFF"/>
        <w:ind w:firstLine="720"/>
        <w:jc w:val="both"/>
      </w:pPr>
      <w:r w:rsidRPr="00B13383">
        <w:t>2) записью в трудовой книжке о приеме на работу;</w:t>
      </w:r>
    </w:p>
    <w:p w:rsidR="00CC4704" w:rsidRPr="00B13383" w:rsidRDefault="00CC4704" w:rsidP="00F831AF">
      <w:pPr>
        <w:shd w:val="clear" w:color="auto" w:fill="FFFFFF"/>
        <w:ind w:firstLine="720"/>
        <w:jc w:val="both"/>
      </w:pPr>
      <w:r w:rsidRPr="00B13383">
        <w:t>3) приказом об удовлетворительном результате испытания;</w:t>
      </w:r>
    </w:p>
    <w:p w:rsidR="00CC4704" w:rsidRPr="00B13383" w:rsidRDefault="00CC4704"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CC4704" w:rsidRPr="00B13383" w:rsidRDefault="00CC4704" w:rsidP="00F831AF">
      <w:pPr>
        <w:shd w:val="clear" w:color="auto" w:fill="FFFFFF"/>
        <w:ind w:firstLine="720"/>
        <w:jc w:val="both"/>
      </w:pPr>
      <w:r w:rsidRPr="00B13383">
        <w:rPr>
          <w:b/>
        </w:rPr>
        <w:t>20.</w:t>
      </w:r>
      <w:r w:rsidRPr="00B13383">
        <w:rPr>
          <w:i/>
          <w:iCs/>
        </w:rPr>
        <w:t>Трудовой договор может быть заключен с:</w:t>
      </w:r>
    </w:p>
    <w:p w:rsidR="00CC4704" w:rsidRPr="00B13383" w:rsidRDefault="00CC4704" w:rsidP="00F831AF">
      <w:pPr>
        <w:shd w:val="clear" w:color="auto" w:fill="FFFFFF"/>
        <w:ind w:firstLine="720"/>
        <w:jc w:val="both"/>
      </w:pPr>
      <w:r w:rsidRPr="00B13383">
        <w:t>1) гражданином, достигшим возраста 80 лет;</w:t>
      </w:r>
    </w:p>
    <w:p w:rsidR="00CC4704" w:rsidRPr="00B13383" w:rsidRDefault="00CC4704"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CC4704" w:rsidRPr="00B13383" w:rsidRDefault="00CC4704"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CC4704" w:rsidRPr="00B13383" w:rsidRDefault="00CC4704" w:rsidP="00F831AF">
      <w:pPr>
        <w:shd w:val="clear" w:color="auto" w:fill="FFFFFF"/>
        <w:ind w:firstLine="720"/>
        <w:jc w:val="both"/>
      </w:pPr>
      <w:r w:rsidRPr="00B13383">
        <w:t>4) ребенком в возрасте 7 лет для исполнения роли в спектакле в детском театре;</w:t>
      </w:r>
    </w:p>
    <w:p w:rsidR="00CC4704" w:rsidRPr="00B13383" w:rsidRDefault="00CC4704" w:rsidP="00F831AF">
      <w:pPr>
        <w:shd w:val="clear" w:color="auto" w:fill="FFFFFF"/>
        <w:ind w:firstLine="720"/>
        <w:jc w:val="both"/>
      </w:pPr>
      <w:r w:rsidRPr="00B13383">
        <w:t>5) лицами, достигшими возраста 16 лет.</w:t>
      </w:r>
    </w:p>
    <w:p w:rsidR="00CC4704" w:rsidRPr="00B13383" w:rsidRDefault="00CC4704"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CC4704" w:rsidRPr="00B13383" w:rsidRDefault="00CC4704" w:rsidP="00F831AF">
      <w:pPr>
        <w:shd w:val="clear" w:color="auto" w:fill="FFFFFF"/>
        <w:ind w:firstLine="720"/>
        <w:jc w:val="both"/>
      </w:pPr>
      <w:r w:rsidRPr="00B13383">
        <w:t>1) при заключении трудового договора не предъявил трудовую книжку и паспорт;</w:t>
      </w:r>
    </w:p>
    <w:p w:rsidR="00CC4704" w:rsidRPr="00B13383" w:rsidRDefault="00CC4704"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CC4704" w:rsidRPr="00B13383" w:rsidRDefault="00CC4704"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CC4704" w:rsidRPr="00B13383" w:rsidRDefault="00CC4704"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CC4704" w:rsidRPr="00B13383" w:rsidRDefault="00CC4704"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CC4704" w:rsidRPr="00B13383" w:rsidRDefault="00CC4704" w:rsidP="00F831AF">
      <w:pPr>
        <w:shd w:val="clear" w:color="auto" w:fill="FFFFFF"/>
        <w:ind w:firstLine="720"/>
        <w:jc w:val="both"/>
      </w:pPr>
      <w:r w:rsidRPr="00B13383">
        <w:rPr>
          <w:b/>
        </w:rPr>
        <w:t>22.</w:t>
      </w:r>
      <w:r w:rsidRPr="00B13383">
        <w:rPr>
          <w:i/>
          <w:iCs/>
        </w:rPr>
        <w:t>В трудовую книжку не заносятся сведения о:</w:t>
      </w:r>
    </w:p>
    <w:p w:rsidR="00CC4704" w:rsidRPr="00B13383" w:rsidRDefault="00CC4704" w:rsidP="00F831AF">
      <w:pPr>
        <w:shd w:val="clear" w:color="auto" w:fill="FFFFFF"/>
        <w:ind w:firstLine="720"/>
        <w:jc w:val="both"/>
      </w:pPr>
      <w:r w:rsidRPr="00B13383">
        <w:t>1) приеме на работу и выполняемой трудовой функции;</w:t>
      </w:r>
    </w:p>
    <w:p w:rsidR="00CC4704" w:rsidRPr="00B13383" w:rsidRDefault="00CC4704" w:rsidP="00F831AF">
      <w:pPr>
        <w:shd w:val="clear" w:color="auto" w:fill="FFFFFF"/>
        <w:ind w:firstLine="720"/>
        <w:jc w:val="both"/>
      </w:pPr>
      <w:r w:rsidRPr="00B13383">
        <w:t>2) перемещении работника на другое рабочее место;</w:t>
      </w:r>
    </w:p>
    <w:p w:rsidR="00CC4704" w:rsidRPr="00B13383" w:rsidRDefault="00CC4704" w:rsidP="00F831AF">
      <w:pPr>
        <w:shd w:val="clear" w:color="auto" w:fill="FFFFFF"/>
        <w:ind w:firstLine="720"/>
        <w:jc w:val="both"/>
      </w:pPr>
      <w:r w:rsidRPr="00B13383">
        <w:t>3) поощрениях;</w:t>
      </w:r>
    </w:p>
    <w:p w:rsidR="00CC4704" w:rsidRPr="00B13383" w:rsidRDefault="00CC4704" w:rsidP="00F831AF">
      <w:pPr>
        <w:shd w:val="clear" w:color="auto" w:fill="FFFFFF"/>
        <w:ind w:firstLine="720"/>
        <w:jc w:val="both"/>
      </w:pPr>
      <w:r w:rsidRPr="00B13383">
        <w:t>4) дисциплинарных взысканиях.</w:t>
      </w:r>
    </w:p>
    <w:p w:rsidR="00CC4704" w:rsidRPr="00B13383" w:rsidRDefault="00CC4704" w:rsidP="00F831AF">
      <w:pPr>
        <w:shd w:val="clear" w:color="auto" w:fill="FFFFFF"/>
        <w:ind w:firstLine="720"/>
        <w:jc w:val="both"/>
      </w:pPr>
      <w:r w:rsidRPr="00B13383">
        <w:rPr>
          <w:b/>
        </w:rPr>
        <w:t>23.</w:t>
      </w:r>
      <w:r w:rsidRPr="00B13383">
        <w:rPr>
          <w:i/>
          <w:iCs/>
        </w:rPr>
        <w:t>Законодатель признает обязательной:</w:t>
      </w:r>
    </w:p>
    <w:p w:rsidR="00CC4704" w:rsidRPr="00B13383" w:rsidRDefault="00CC4704" w:rsidP="00F831AF">
      <w:pPr>
        <w:shd w:val="clear" w:color="auto" w:fill="FFFFFF"/>
        <w:ind w:firstLine="720"/>
        <w:jc w:val="both"/>
      </w:pPr>
      <w:r w:rsidRPr="00B13383">
        <w:t>1) письменную форму трудового договора;</w:t>
      </w:r>
    </w:p>
    <w:p w:rsidR="00CC4704" w:rsidRPr="00B13383" w:rsidRDefault="00CC4704" w:rsidP="00F831AF">
      <w:pPr>
        <w:shd w:val="clear" w:color="auto" w:fill="FFFFFF"/>
        <w:ind w:firstLine="720"/>
        <w:jc w:val="both"/>
      </w:pPr>
      <w:r w:rsidRPr="00B13383">
        <w:t>2) устную форму трудового договора;</w:t>
      </w:r>
    </w:p>
    <w:p w:rsidR="00CC4704" w:rsidRPr="00B13383" w:rsidRDefault="00CC4704" w:rsidP="00F831AF">
      <w:pPr>
        <w:shd w:val="clear" w:color="auto" w:fill="FFFFFF"/>
        <w:ind w:firstLine="720"/>
        <w:jc w:val="both"/>
      </w:pPr>
      <w:r w:rsidRPr="00B13383">
        <w:t>3) нотариально удостоверенную форму трудового договора.</w:t>
      </w:r>
    </w:p>
    <w:p w:rsidR="00CC4704" w:rsidRPr="00B13383" w:rsidRDefault="00CC4704" w:rsidP="00F831AF">
      <w:pPr>
        <w:shd w:val="clear" w:color="auto" w:fill="FFFFFF"/>
        <w:ind w:firstLine="720"/>
        <w:jc w:val="both"/>
      </w:pPr>
      <w:r w:rsidRPr="00B13383">
        <w:rPr>
          <w:b/>
        </w:rPr>
        <w:t>24.</w:t>
      </w:r>
      <w:r w:rsidRPr="00B13383">
        <w:rPr>
          <w:i/>
          <w:iCs/>
        </w:rPr>
        <w:t>Изменение трудового договора – это:</w:t>
      </w:r>
    </w:p>
    <w:p w:rsidR="00CC4704" w:rsidRPr="00B13383" w:rsidRDefault="00CC4704" w:rsidP="00F831AF">
      <w:pPr>
        <w:shd w:val="clear" w:color="auto" w:fill="FFFFFF"/>
        <w:ind w:firstLine="720"/>
        <w:jc w:val="both"/>
      </w:pPr>
      <w:r w:rsidRPr="00B13383">
        <w:t>1) изменение оплаты труда;</w:t>
      </w:r>
    </w:p>
    <w:p w:rsidR="00CC4704" w:rsidRPr="00B13383" w:rsidRDefault="00CC4704" w:rsidP="00F831AF">
      <w:pPr>
        <w:shd w:val="clear" w:color="auto" w:fill="FFFFFF"/>
        <w:ind w:firstLine="720"/>
        <w:jc w:val="both"/>
      </w:pPr>
      <w:r w:rsidRPr="00B13383">
        <w:t>2) изменение внутреннего трудового распорядка;</w:t>
      </w:r>
    </w:p>
    <w:p w:rsidR="00CC4704" w:rsidRPr="00B13383" w:rsidRDefault="00CC4704" w:rsidP="00F831AF">
      <w:pPr>
        <w:shd w:val="clear" w:color="auto" w:fill="FFFFFF"/>
        <w:ind w:firstLine="720"/>
        <w:jc w:val="both"/>
      </w:pPr>
      <w:r w:rsidRPr="00B13383">
        <w:t>3) изменение существенных условий труда;</w:t>
      </w:r>
    </w:p>
    <w:p w:rsidR="00CC4704" w:rsidRPr="00B13383" w:rsidRDefault="00CC4704" w:rsidP="00F831AF">
      <w:pPr>
        <w:shd w:val="clear" w:color="auto" w:fill="FFFFFF"/>
        <w:ind w:firstLine="720"/>
        <w:jc w:val="both"/>
      </w:pPr>
      <w:r w:rsidRPr="00B13383">
        <w:t>4) взаимное согласие работника и работодателя об увеличении объема работы;</w:t>
      </w:r>
    </w:p>
    <w:p w:rsidR="00CC4704" w:rsidRPr="00B13383" w:rsidRDefault="00CC4704" w:rsidP="00F831AF">
      <w:pPr>
        <w:shd w:val="clear" w:color="auto" w:fill="FFFFFF"/>
        <w:ind w:firstLine="720"/>
        <w:jc w:val="both"/>
      </w:pPr>
      <w:r w:rsidRPr="00B13383">
        <w:t>5) в том числе перевод на другую работу.</w:t>
      </w:r>
    </w:p>
    <w:p w:rsidR="00CC4704" w:rsidRPr="00B13383" w:rsidRDefault="00CC4704" w:rsidP="00F831AF">
      <w:pPr>
        <w:shd w:val="clear" w:color="auto" w:fill="FFFFFF"/>
        <w:ind w:firstLine="720"/>
        <w:jc w:val="both"/>
      </w:pPr>
      <w:r w:rsidRPr="00B13383">
        <w:rPr>
          <w:b/>
        </w:rPr>
        <w:t>25.</w:t>
      </w:r>
      <w:r w:rsidRPr="00B13383">
        <w:rPr>
          <w:i/>
          <w:iCs/>
        </w:rPr>
        <w:t>Перевод на другую работу требует:</w:t>
      </w:r>
    </w:p>
    <w:p w:rsidR="00CC4704" w:rsidRPr="00B13383" w:rsidRDefault="00CC4704" w:rsidP="00F831AF">
      <w:pPr>
        <w:shd w:val="clear" w:color="auto" w:fill="FFFFFF"/>
        <w:ind w:firstLine="720"/>
        <w:jc w:val="both"/>
      </w:pPr>
      <w:r w:rsidRPr="00B13383">
        <w:t>1) согласия работника;</w:t>
      </w:r>
    </w:p>
    <w:p w:rsidR="00CC4704" w:rsidRPr="00B13383" w:rsidRDefault="00CC4704" w:rsidP="00F831AF">
      <w:pPr>
        <w:shd w:val="clear" w:color="auto" w:fill="FFFFFF"/>
        <w:ind w:firstLine="720"/>
        <w:jc w:val="both"/>
      </w:pPr>
      <w:r w:rsidRPr="00B13383">
        <w:t>2) не требует согласия работника;</w:t>
      </w:r>
    </w:p>
    <w:p w:rsidR="00CC4704" w:rsidRPr="00B13383" w:rsidRDefault="00CC4704" w:rsidP="00F831AF">
      <w:pPr>
        <w:shd w:val="clear" w:color="auto" w:fill="FFFFFF"/>
        <w:ind w:firstLine="720"/>
        <w:jc w:val="both"/>
      </w:pPr>
      <w:r w:rsidRPr="00B13383">
        <w:t>3) предварительного письменного согласия работника;</w:t>
      </w:r>
    </w:p>
    <w:p w:rsidR="00CC4704" w:rsidRPr="00B13383" w:rsidRDefault="00CC4704" w:rsidP="00F831AF">
      <w:pPr>
        <w:shd w:val="clear" w:color="auto" w:fill="FFFFFF"/>
        <w:ind w:firstLine="720"/>
        <w:jc w:val="both"/>
      </w:pPr>
      <w:r w:rsidRPr="00B13383">
        <w:t>4) издания приказа с последующим ознакомлением работника под роспись.</w:t>
      </w:r>
    </w:p>
    <w:p w:rsidR="00CC4704" w:rsidRPr="00B13383" w:rsidRDefault="00CC4704" w:rsidP="00F831AF">
      <w:pPr>
        <w:shd w:val="clear" w:color="auto" w:fill="FFFFFF"/>
        <w:ind w:firstLine="720"/>
        <w:jc w:val="both"/>
      </w:pPr>
      <w:r w:rsidRPr="00B13383">
        <w:rPr>
          <w:b/>
        </w:rPr>
        <w:t>26.</w:t>
      </w:r>
      <w:r w:rsidRPr="00B13383">
        <w:rPr>
          <w:i/>
          <w:iCs/>
        </w:rPr>
        <w:t>Переводом на другую работу является:</w:t>
      </w:r>
    </w:p>
    <w:p w:rsidR="00CC4704" w:rsidRPr="00B13383" w:rsidRDefault="00CC4704"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CC4704" w:rsidRPr="00B13383" w:rsidRDefault="00CC4704"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CC4704" w:rsidRPr="00B13383" w:rsidRDefault="00CC4704"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CC4704" w:rsidRPr="00B13383" w:rsidRDefault="00CC4704" w:rsidP="00F831AF">
      <w:pPr>
        <w:shd w:val="clear" w:color="auto" w:fill="FFFFFF"/>
        <w:ind w:firstLine="720"/>
        <w:jc w:val="both"/>
      </w:pPr>
      <w:r w:rsidRPr="00B13383">
        <w:t>4) изменение наименования должности.</w:t>
      </w:r>
    </w:p>
    <w:p w:rsidR="00CC4704" w:rsidRPr="00B13383" w:rsidRDefault="00CC4704"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CC4704" w:rsidRPr="00B13383" w:rsidRDefault="00CC4704" w:rsidP="00F831AF">
      <w:pPr>
        <w:shd w:val="clear" w:color="auto" w:fill="FFFFFF"/>
        <w:ind w:firstLine="720"/>
        <w:jc w:val="both"/>
      </w:pPr>
      <w:r w:rsidRPr="00B13383">
        <w:t>1) выпускает бракованную продукцию;</w:t>
      </w:r>
    </w:p>
    <w:p w:rsidR="00CC4704" w:rsidRPr="00B13383" w:rsidRDefault="00CC4704" w:rsidP="00F831AF">
      <w:pPr>
        <w:shd w:val="clear" w:color="auto" w:fill="FFFFFF"/>
        <w:ind w:firstLine="720"/>
        <w:jc w:val="both"/>
      </w:pPr>
      <w:r w:rsidRPr="00B13383">
        <w:t>2) причинил ущерб имуществу работодателя;</w:t>
      </w:r>
    </w:p>
    <w:p w:rsidR="00CC4704" w:rsidRPr="00B13383" w:rsidRDefault="00CC4704" w:rsidP="00F831AF">
      <w:pPr>
        <w:shd w:val="clear" w:color="auto" w:fill="FFFFFF"/>
        <w:ind w:firstLine="720"/>
        <w:jc w:val="both"/>
      </w:pPr>
      <w:r w:rsidRPr="00B13383">
        <w:t>3) не прошел обязательный инструктаж по охране труда и технике безопасности;</w:t>
      </w:r>
    </w:p>
    <w:p w:rsidR="00CC4704" w:rsidRPr="00B13383" w:rsidRDefault="00CC4704" w:rsidP="00F831AF">
      <w:pPr>
        <w:shd w:val="clear" w:color="auto" w:fill="FFFFFF"/>
        <w:ind w:firstLine="720"/>
        <w:jc w:val="both"/>
      </w:pPr>
      <w:r w:rsidRPr="00B13383">
        <w:t>4) опоздал на работу на 2 часа;</w:t>
      </w:r>
    </w:p>
    <w:p w:rsidR="00CC4704" w:rsidRPr="00B13383" w:rsidRDefault="00CC4704"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CC4704" w:rsidRPr="00B13383" w:rsidRDefault="00CC4704" w:rsidP="00F831AF">
      <w:pPr>
        <w:shd w:val="clear" w:color="auto" w:fill="FFFFFF"/>
        <w:ind w:firstLine="720"/>
        <w:jc w:val="both"/>
      </w:pPr>
      <w:r w:rsidRPr="00B13383">
        <w:t>6) отказался поехать на курсы повышения квалификации.</w:t>
      </w:r>
    </w:p>
    <w:p w:rsidR="00CC4704" w:rsidRPr="00B13383" w:rsidRDefault="00CC4704"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CC4704" w:rsidRPr="00B13383" w:rsidRDefault="00CC4704" w:rsidP="00F831AF">
      <w:pPr>
        <w:shd w:val="clear" w:color="auto" w:fill="FFFFFF"/>
        <w:ind w:firstLine="720"/>
        <w:jc w:val="both"/>
      </w:pPr>
      <w:r w:rsidRPr="00B13383">
        <w:t>1) в день обращения за трудовой книжкой;</w:t>
      </w:r>
    </w:p>
    <w:p w:rsidR="00CC4704" w:rsidRPr="00B13383" w:rsidRDefault="00CC4704" w:rsidP="00F831AF">
      <w:pPr>
        <w:shd w:val="clear" w:color="auto" w:fill="FFFFFF"/>
        <w:ind w:firstLine="720"/>
        <w:jc w:val="both"/>
      </w:pPr>
      <w:r w:rsidRPr="00B13383">
        <w:t>2) на следующий рабочий день после обращения за трудовой книжкой;</w:t>
      </w:r>
    </w:p>
    <w:p w:rsidR="00CC4704" w:rsidRPr="00B13383" w:rsidRDefault="00CC4704" w:rsidP="00F831AF">
      <w:pPr>
        <w:shd w:val="clear" w:color="auto" w:fill="FFFFFF"/>
        <w:ind w:firstLine="720"/>
        <w:jc w:val="both"/>
      </w:pPr>
      <w:r w:rsidRPr="00B13383">
        <w:t>3) не позднее трех рабочих дней со дня обращения работника.</w:t>
      </w:r>
    </w:p>
    <w:p w:rsidR="00CC4704" w:rsidRPr="00B13383" w:rsidRDefault="00CC4704" w:rsidP="00F831AF">
      <w:pPr>
        <w:jc w:val="both"/>
        <w:rPr>
          <w:i/>
        </w:rPr>
      </w:pPr>
      <w:r w:rsidRPr="00B13383">
        <w:rPr>
          <w:i/>
        </w:rPr>
        <w:t>29.Нормальная продолжительность рабочего времени не может превышать</w:t>
      </w:r>
    </w:p>
    <w:p w:rsidR="00CC4704" w:rsidRPr="00B13383" w:rsidRDefault="00CC4704" w:rsidP="00F831AF">
      <w:pPr>
        <w:jc w:val="both"/>
      </w:pPr>
      <w:r w:rsidRPr="00B13383">
        <w:t>а) 36 часов в неделю</w:t>
      </w:r>
    </w:p>
    <w:p w:rsidR="00CC4704" w:rsidRPr="00B13383" w:rsidRDefault="00CC4704" w:rsidP="00F831AF">
      <w:pPr>
        <w:jc w:val="both"/>
      </w:pPr>
      <w:r w:rsidRPr="00B13383">
        <w:t>б) 40 часов в неделю</w:t>
      </w:r>
    </w:p>
    <w:p w:rsidR="00CC4704" w:rsidRPr="00B13383" w:rsidRDefault="00CC4704" w:rsidP="00F831AF">
      <w:pPr>
        <w:jc w:val="both"/>
      </w:pPr>
      <w:r w:rsidRPr="00B13383">
        <w:t>в) 46 часов в неделю</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CC4704" w:rsidRPr="00B13383" w:rsidRDefault="00CC4704" w:rsidP="00F831AF">
      <w:pPr>
        <w:pStyle w:val="Title"/>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CC4704" w:rsidRPr="00B13383" w:rsidRDefault="00CC4704" w:rsidP="00F831AF">
      <w:pPr>
        <w:pStyle w:val="Title"/>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CC4704" w:rsidRPr="00B13383" w:rsidRDefault="00CC4704" w:rsidP="00F831AF">
      <w:pPr>
        <w:pStyle w:val="Title"/>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CC4704" w:rsidRPr="00B13383" w:rsidRDefault="00CC4704" w:rsidP="00F831AF">
      <w:pPr>
        <w:pStyle w:val="Title"/>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CC4704" w:rsidRPr="00B13383" w:rsidRDefault="00CC4704" w:rsidP="00F831AF">
      <w:pPr>
        <w:pStyle w:val="Title"/>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CC4704" w:rsidRPr="00B13383" w:rsidRDefault="00CC4704" w:rsidP="00F831AF">
      <w:pPr>
        <w:jc w:val="both"/>
      </w:pPr>
      <w:r w:rsidRPr="00B13383">
        <w:t xml:space="preserve">  а)</w:t>
      </w:r>
      <w:r w:rsidRPr="00B13383">
        <w:tab/>
        <w:t>время с 21 часа до 5 часов;</w:t>
      </w:r>
    </w:p>
    <w:p w:rsidR="00CC4704" w:rsidRPr="00B13383" w:rsidRDefault="00CC4704" w:rsidP="00F831AF">
      <w:pPr>
        <w:jc w:val="both"/>
      </w:pPr>
      <w:r w:rsidRPr="00B13383">
        <w:t xml:space="preserve">  б)</w:t>
      </w:r>
      <w:r w:rsidRPr="00B13383">
        <w:tab/>
        <w:t>время с 22 часов до 6 часов;</w:t>
      </w:r>
    </w:p>
    <w:p w:rsidR="00CC4704" w:rsidRPr="00B13383" w:rsidRDefault="00CC4704" w:rsidP="00F831AF">
      <w:pPr>
        <w:jc w:val="both"/>
      </w:pPr>
      <w:r w:rsidRPr="00B13383">
        <w:t xml:space="preserve">  в)</w:t>
      </w:r>
      <w:r w:rsidRPr="00B13383">
        <w:tab/>
        <w:t>время с 23 часов до 7 часов.</w:t>
      </w:r>
    </w:p>
    <w:p w:rsidR="00CC4704" w:rsidRPr="00B13383" w:rsidRDefault="00CC4704" w:rsidP="00F831AF">
      <w:pPr>
        <w:jc w:val="both"/>
        <w:rPr>
          <w:i/>
        </w:rPr>
      </w:pPr>
      <w:r w:rsidRPr="00B13383">
        <w:rPr>
          <w:i/>
        </w:rPr>
        <w:t>38.Право на отпуск возникает у работника по истечении:</w:t>
      </w:r>
    </w:p>
    <w:p w:rsidR="00CC4704" w:rsidRPr="00B13383" w:rsidRDefault="00CC4704" w:rsidP="00F831AF">
      <w:pPr>
        <w:jc w:val="both"/>
      </w:pPr>
      <w:r w:rsidRPr="00B13383">
        <w:t>а)​ 11 месяцев непрерывной работы;</w:t>
      </w:r>
    </w:p>
    <w:p w:rsidR="00CC4704" w:rsidRPr="00B13383" w:rsidRDefault="00CC4704" w:rsidP="00F831AF">
      <w:pPr>
        <w:jc w:val="both"/>
      </w:pPr>
      <w:r w:rsidRPr="00B13383">
        <w:t>б)​ 6 месяцев непрерывной работы;</w:t>
      </w:r>
    </w:p>
    <w:p w:rsidR="00CC4704" w:rsidRPr="00B13383" w:rsidRDefault="00CC4704" w:rsidP="00F831AF">
      <w:pPr>
        <w:jc w:val="both"/>
      </w:pPr>
      <w:r w:rsidRPr="00B13383">
        <w:t>в)​ 2 месяца непрерывной работы.</w:t>
      </w:r>
    </w:p>
    <w:p w:rsidR="00CC4704" w:rsidRPr="00B13383" w:rsidRDefault="00CC4704" w:rsidP="00F831AF">
      <w:pPr>
        <w:jc w:val="both"/>
        <w:rPr>
          <w:i/>
        </w:rPr>
      </w:pPr>
      <w:r w:rsidRPr="00B13383">
        <w:rPr>
          <w:i/>
        </w:rPr>
        <w:t>39.Ежегодный основной оплачиваемый отпуск предоставляется работникам продолжительностью:</w:t>
      </w:r>
    </w:p>
    <w:p w:rsidR="00CC4704" w:rsidRPr="00B13383" w:rsidRDefault="00CC4704" w:rsidP="00F831AF">
      <w:pPr>
        <w:jc w:val="both"/>
      </w:pPr>
      <w:r w:rsidRPr="00B13383">
        <w:t>а)​ 24 календарных дня;</w:t>
      </w:r>
    </w:p>
    <w:p w:rsidR="00CC4704" w:rsidRPr="00B13383" w:rsidRDefault="00CC4704" w:rsidP="00F831AF">
      <w:pPr>
        <w:jc w:val="both"/>
      </w:pPr>
      <w:r w:rsidRPr="00B13383">
        <w:t>б)​ 26 календарных дней;</w:t>
      </w:r>
    </w:p>
    <w:p w:rsidR="00CC4704" w:rsidRPr="00B13383" w:rsidRDefault="00CC4704" w:rsidP="00F831AF">
      <w:pPr>
        <w:jc w:val="both"/>
      </w:pPr>
      <w:r w:rsidRPr="00B13383">
        <w:t>в)​ 28 календарных дней;</w:t>
      </w:r>
    </w:p>
    <w:p w:rsidR="00CC4704" w:rsidRPr="00B13383" w:rsidRDefault="00CC4704" w:rsidP="00F831AF">
      <w:pPr>
        <w:jc w:val="both"/>
      </w:pPr>
      <w:r w:rsidRPr="00B13383">
        <w:t>г)​ 30 календарных дней.</w:t>
      </w:r>
    </w:p>
    <w:p w:rsidR="00CC4704" w:rsidRPr="00B13383" w:rsidRDefault="00CC4704"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CC4704" w:rsidRPr="00B13383" w:rsidRDefault="00CC4704" w:rsidP="00F831AF">
      <w:pPr>
        <w:jc w:val="both"/>
      </w:pPr>
      <w:r w:rsidRPr="00B13383">
        <w:t>а)​  до 5 дней;</w:t>
      </w:r>
    </w:p>
    <w:p w:rsidR="00CC4704" w:rsidRPr="00B13383" w:rsidRDefault="00CC4704" w:rsidP="00F831AF">
      <w:pPr>
        <w:jc w:val="both"/>
      </w:pPr>
      <w:r w:rsidRPr="00B13383">
        <w:t>б)​ до 6 дня;</w:t>
      </w:r>
    </w:p>
    <w:p w:rsidR="00CC4704" w:rsidRPr="00B13383" w:rsidRDefault="00CC4704" w:rsidP="00F831AF">
      <w:pPr>
        <w:jc w:val="both"/>
      </w:pPr>
      <w:r w:rsidRPr="00B13383">
        <w:t>в)​ до  7 дня.</w:t>
      </w:r>
    </w:p>
    <w:p w:rsidR="00CC4704" w:rsidRPr="00B13383" w:rsidRDefault="00CC4704" w:rsidP="00F831AF">
      <w:pPr>
        <w:jc w:val="both"/>
        <w:rPr>
          <w:i/>
        </w:rPr>
      </w:pPr>
      <w:r w:rsidRPr="00B13383">
        <w:rPr>
          <w:i/>
        </w:rPr>
        <w:t>41.В каких случаях ежегодный оплачиваемый отпуск может быть разделен на части?</w:t>
      </w:r>
    </w:p>
    <w:p w:rsidR="00CC4704" w:rsidRPr="00B13383" w:rsidRDefault="00CC4704" w:rsidP="00F831AF">
      <w:pPr>
        <w:jc w:val="both"/>
      </w:pPr>
      <w:r w:rsidRPr="00B13383">
        <w:t>а)​ по соглашению между работником и работодателем;</w:t>
      </w:r>
    </w:p>
    <w:p w:rsidR="00CC4704" w:rsidRPr="00B13383" w:rsidRDefault="00CC4704" w:rsidP="00F831AF">
      <w:pPr>
        <w:jc w:val="both"/>
      </w:pPr>
      <w:r w:rsidRPr="00B13383">
        <w:t>б)​ по решению работодателя;</w:t>
      </w:r>
    </w:p>
    <w:p w:rsidR="00CC4704" w:rsidRPr="00B13383" w:rsidRDefault="00CC4704" w:rsidP="00F831AF">
      <w:pPr>
        <w:jc w:val="both"/>
      </w:pPr>
      <w:r w:rsidRPr="00B13383">
        <w:t>в)​ по решению профсоюзного органа.</w:t>
      </w:r>
    </w:p>
    <w:p w:rsidR="00CC4704" w:rsidRPr="00B13383" w:rsidRDefault="00CC4704" w:rsidP="00F831AF">
      <w:pPr>
        <w:jc w:val="both"/>
        <w:rPr>
          <w:i/>
        </w:rPr>
      </w:pPr>
      <w:r w:rsidRPr="00B13383">
        <w:rPr>
          <w:i/>
        </w:rPr>
        <w:t>42.Сверхурочная работа оплачивается за первые два часа:</w:t>
      </w:r>
    </w:p>
    <w:p w:rsidR="00CC4704" w:rsidRPr="00B13383" w:rsidRDefault="00CC4704" w:rsidP="00F831AF">
      <w:pPr>
        <w:jc w:val="both"/>
      </w:pPr>
      <w:r w:rsidRPr="00B13383">
        <w:t>а) в полуторном размере</w:t>
      </w:r>
    </w:p>
    <w:p w:rsidR="00CC4704" w:rsidRPr="00B13383" w:rsidRDefault="00CC4704" w:rsidP="00F831AF">
      <w:pPr>
        <w:jc w:val="both"/>
      </w:pPr>
      <w:r w:rsidRPr="00B13383">
        <w:t>б) в двойном размере</w:t>
      </w:r>
    </w:p>
    <w:p w:rsidR="00CC4704" w:rsidRPr="00B13383" w:rsidRDefault="00CC4704" w:rsidP="00F831AF">
      <w:pPr>
        <w:jc w:val="both"/>
      </w:pPr>
      <w:r w:rsidRPr="00B13383">
        <w:t>в) в тройном размере</w:t>
      </w:r>
    </w:p>
    <w:p w:rsidR="00CC4704" w:rsidRPr="00B13383" w:rsidRDefault="00CC4704" w:rsidP="00F831AF">
      <w:pPr>
        <w:jc w:val="both"/>
        <w:rPr>
          <w:i/>
        </w:rPr>
      </w:pPr>
      <w:r w:rsidRPr="00B13383">
        <w:rPr>
          <w:i/>
        </w:rPr>
        <w:t>43.Общий размер всех удержаний при каждой выплате заработной платы не может превышать:</w:t>
      </w:r>
    </w:p>
    <w:p w:rsidR="00CC4704" w:rsidRPr="00B13383" w:rsidRDefault="00CC4704" w:rsidP="00F831AF">
      <w:pPr>
        <w:jc w:val="both"/>
      </w:pPr>
      <w:r w:rsidRPr="00B13383">
        <w:t>а)10%</w:t>
      </w:r>
    </w:p>
    <w:p w:rsidR="00CC4704" w:rsidRPr="00B13383" w:rsidRDefault="00CC4704" w:rsidP="00F831AF">
      <w:pPr>
        <w:jc w:val="both"/>
      </w:pPr>
      <w:r w:rsidRPr="00B13383">
        <w:t>б) 20%</w:t>
      </w:r>
    </w:p>
    <w:p w:rsidR="00CC4704" w:rsidRPr="00B13383" w:rsidRDefault="00CC4704" w:rsidP="00F831AF">
      <w:pPr>
        <w:jc w:val="both"/>
      </w:pPr>
      <w:r w:rsidRPr="00B13383">
        <w:t>в) 30 %</w:t>
      </w:r>
    </w:p>
    <w:p w:rsidR="00CC4704" w:rsidRPr="00B13383" w:rsidRDefault="00CC4704"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CC4704" w:rsidRPr="00B13383" w:rsidRDefault="00CC4704" w:rsidP="00F831AF">
      <w:pPr>
        <w:jc w:val="both"/>
      </w:pPr>
      <w:r w:rsidRPr="00B13383">
        <w:t>а) гражданско-правовая</w:t>
      </w:r>
    </w:p>
    <w:p w:rsidR="00CC4704" w:rsidRPr="00B13383" w:rsidRDefault="00CC4704" w:rsidP="00F831AF">
      <w:pPr>
        <w:jc w:val="both"/>
      </w:pPr>
      <w:r w:rsidRPr="00B13383">
        <w:t xml:space="preserve">б) административная </w:t>
      </w:r>
    </w:p>
    <w:p w:rsidR="00CC4704" w:rsidRPr="00B13383" w:rsidRDefault="00CC4704" w:rsidP="00F831AF">
      <w:pPr>
        <w:jc w:val="both"/>
      </w:pPr>
      <w:r w:rsidRPr="00B13383">
        <w:t>в) материальная</w:t>
      </w:r>
    </w:p>
    <w:p w:rsidR="00CC4704" w:rsidRPr="00B13383" w:rsidRDefault="00CC4704"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CC4704" w:rsidRPr="00B13383" w:rsidRDefault="00CC4704" w:rsidP="00F831AF">
      <w:pPr>
        <w:jc w:val="both"/>
      </w:pPr>
      <w:r w:rsidRPr="00B13383">
        <w:t>а) министерством труда и социального развития</w:t>
      </w:r>
    </w:p>
    <w:p w:rsidR="00CC4704" w:rsidRPr="00B13383" w:rsidRDefault="00CC4704" w:rsidP="00F831AF">
      <w:pPr>
        <w:jc w:val="both"/>
      </w:pPr>
      <w:r w:rsidRPr="00B13383">
        <w:t>б) Правительством</w:t>
      </w:r>
    </w:p>
    <w:p w:rsidR="00CC4704" w:rsidRPr="00B13383" w:rsidRDefault="00CC4704" w:rsidP="00F831AF">
      <w:pPr>
        <w:jc w:val="both"/>
      </w:pPr>
      <w:r w:rsidRPr="00B13383">
        <w:t>в) Российской трехсторонней комиссией по регулированию социально-трудовых отношений</w:t>
      </w:r>
    </w:p>
    <w:p w:rsidR="00CC4704" w:rsidRPr="00B13383" w:rsidRDefault="00CC4704" w:rsidP="00F831AF">
      <w:pPr>
        <w:jc w:val="both"/>
        <w:rPr>
          <w:i/>
        </w:rPr>
      </w:pPr>
      <w:r w:rsidRPr="00B13383">
        <w:rPr>
          <w:i/>
        </w:rPr>
        <w:t>46.Брак не по вине работника оплачивается:</w:t>
      </w:r>
    </w:p>
    <w:p w:rsidR="00CC4704" w:rsidRPr="00B13383" w:rsidRDefault="00CC4704" w:rsidP="00F831AF">
      <w:pPr>
        <w:jc w:val="both"/>
      </w:pPr>
      <w:r w:rsidRPr="00B13383">
        <w:t>а) наравне с годными изделиями</w:t>
      </w:r>
    </w:p>
    <w:p w:rsidR="00CC4704" w:rsidRPr="00B13383" w:rsidRDefault="00CC4704" w:rsidP="00F831AF">
      <w:pPr>
        <w:jc w:val="both"/>
      </w:pPr>
      <w:r w:rsidRPr="00B13383">
        <w:t>б) оплате не подлежит</w:t>
      </w:r>
    </w:p>
    <w:p w:rsidR="00CC4704" w:rsidRPr="00B13383" w:rsidRDefault="00CC4704" w:rsidP="00F831AF">
      <w:pPr>
        <w:jc w:val="both"/>
      </w:pPr>
      <w:r w:rsidRPr="00B13383">
        <w:t>в) оплачивается на 50%</w:t>
      </w:r>
    </w:p>
    <w:p w:rsidR="00CC4704" w:rsidRPr="00B13383" w:rsidRDefault="00CC4704" w:rsidP="00F831AF">
      <w:pPr>
        <w:jc w:val="both"/>
        <w:rPr>
          <w:b/>
          <w:i/>
        </w:rPr>
      </w:pPr>
    </w:p>
    <w:p w:rsidR="00CC4704" w:rsidRPr="00B13383" w:rsidRDefault="00CC4704" w:rsidP="00F831AF">
      <w:pPr>
        <w:rPr>
          <w:b/>
          <w:i/>
        </w:rPr>
      </w:pPr>
      <w:r w:rsidRPr="00B13383">
        <w:rPr>
          <w:b/>
          <w:i/>
        </w:rPr>
        <w:t xml:space="preserve">Примерный список вопросов </w:t>
      </w:r>
    </w:p>
    <w:p w:rsidR="00CC4704" w:rsidRPr="00B13383" w:rsidRDefault="00CC4704" w:rsidP="00F831AF"/>
    <w:p w:rsidR="00CC4704" w:rsidRPr="00B13383" w:rsidRDefault="00CC4704" w:rsidP="00F831AF">
      <w:pPr>
        <w:pStyle w:val="BodyText"/>
        <w:numPr>
          <w:ilvl w:val="0"/>
          <w:numId w:val="29"/>
        </w:numPr>
        <w:tabs>
          <w:tab w:val="left" w:pos="0"/>
        </w:tabs>
        <w:spacing w:after="0"/>
        <w:ind w:left="0" w:firstLine="567"/>
        <w:jc w:val="both"/>
      </w:pPr>
      <w:r w:rsidRPr="00B13383">
        <w:t>Предмет и метод трудового права.</w:t>
      </w:r>
    </w:p>
    <w:p w:rsidR="00CC4704" w:rsidRPr="00B13383" w:rsidRDefault="00CC4704" w:rsidP="00F831AF">
      <w:pPr>
        <w:pStyle w:val="BodyText"/>
        <w:numPr>
          <w:ilvl w:val="0"/>
          <w:numId w:val="29"/>
        </w:numPr>
        <w:tabs>
          <w:tab w:val="left" w:pos="0"/>
        </w:tabs>
        <w:spacing w:after="0"/>
        <w:ind w:left="0" w:firstLine="567"/>
        <w:jc w:val="both"/>
      </w:pPr>
      <w:r w:rsidRPr="00B13383">
        <w:t>Система трудового права. Субъекты трудового права</w:t>
      </w:r>
    </w:p>
    <w:p w:rsidR="00CC4704" w:rsidRPr="00B13383" w:rsidRDefault="00CC4704" w:rsidP="00F831AF">
      <w:pPr>
        <w:pStyle w:val="BodyText"/>
        <w:numPr>
          <w:ilvl w:val="0"/>
          <w:numId w:val="29"/>
        </w:numPr>
        <w:tabs>
          <w:tab w:val="left" w:pos="0"/>
        </w:tabs>
        <w:spacing w:after="0"/>
        <w:ind w:left="0" w:firstLine="567"/>
        <w:jc w:val="both"/>
      </w:pPr>
      <w:r w:rsidRPr="00B13383">
        <w:t>Источники трудового права.</w:t>
      </w:r>
    </w:p>
    <w:p w:rsidR="00CC4704" w:rsidRPr="00B13383" w:rsidRDefault="00CC4704" w:rsidP="00F831AF">
      <w:pPr>
        <w:pStyle w:val="BodyText"/>
        <w:numPr>
          <w:ilvl w:val="0"/>
          <w:numId w:val="29"/>
        </w:numPr>
        <w:tabs>
          <w:tab w:val="left" w:pos="0"/>
        </w:tabs>
        <w:spacing w:after="0"/>
        <w:ind w:left="0" w:firstLine="567"/>
        <w:jc w:val="both"/>
      </w:pPr>
      <w:r w:rsidRPr="00B13383">
        <w:t>Принципы трудового права.</w:t>
      </w:r>
    </w:p>
    <w:p w:rsidR="00CC4704" w:rsidRPr="00B13383" w:rsidRDefault="00CC4704" w:rsidP="00F831AF">
      <w:pPr>
        <w:pStyle w:val="BodyText"/>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CC4704" w:rsidRPr="00B13383" w:rsidRDefault="00CC4704" w:rsidP="00F831AF">
      <w:pPr>
        <w:pStyle w:val="BodyText"/>
        <w:numPr>
          <w:ilvl w:val="0"/>
          <w:numId w:val="29"/>
        </w:numPr>
        <w:tabs>
          <w:tab w:val="left" w:pos="0"/>
        </w:tabs>
        <w:spacing w:after="0"/>
        <w:ind w:left="0" w:firstLine="567"/>
        <w:jc w:val="both"/>
      </w:pPr>
      <w:r w:rsidRPr="00B13383">
        <w:t>Трудовые правоотношения.</w:t>
      </w:r>
    </w:p>
    <w:p w:rsidR="00CC4704" w:rsidRPr="00B13383" w:rsidRDefault="00CC4704" w:rsidP="00F831AF">
      <w:pPr>
        <w:pStyle w:val="BodyText"/>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CC4704" w:rsidRPr="00B13383" w:rsidRDefault="00CC4704" w:rsidP="00F831AF">
      <w:pPr>
        <w:pStyle w:val="BodyText"/>
        <w:numPr>
          <w:ilvl w:val="0"/>
          <w:numId w:val="29"/>
        </w:numPr>
        <w:tabs>
          <w:tab w:val="left" w:pos="0"/>
        </w:tabs>
        <w:spacing w:after="0"/>
        <w:ind w:left="0" w:firstLine="567"/>
        <w:jc w:val="both"/>
      </w:pPr>
      <w:r w:rsidRPr="00B13383">
        <w:t>Понятие занятости и трудоустройства.</w:t>
      </w:r>
    </w:p>
    <w:p w:rsidR="00CC4704" w:rsidRPr="00B13383" w:rsidRDefault="00CC4704" w:rsidP="00F831AF">
      <w:pPr>
        <w:pStyle w:val="BodyText"/>
        <w:numPr>
          <w:ilvl w:val="0"/>
          <w:numId w:val="29"/>
        </w:numPr>
        <w:tabs>
          <w:tab w:val="left" w:pos="0"/>
        </w:tabs>
        <w:spacing w:after="0"/>
        <w:ind w:left="0" w:firstLine="567"/>
        <w:jc w:val="both"/>
      </w:pPr>
      <w:r w:rsidRPr="00B13383">
        <w:t>Правовой статус безработного.</w:t>
      </w:r>
    </w:p>
    <w:p w:rsidR="00CC4704" w:rsidRPr="00B13383" w:rsidRDefault="00CC4704" w:rsidP="00F831AF">
      <w:pPr>
        <w:pStyle w:val="BodyText"/>
        <w:numPr>
          <w:ilvl w:val="0"/>
          <w:numId w:val="29"/>
        </w:numPr>
        <w:tabs>
          <w:tab w:val="left" w:pos="0"/>
        </w:tabs>
        <w:spacing w:after="0"/>
        <w:ind w:left="0" w:firstLine="567"/>
        <w:jc w:val="both"/>
      </w:pPr>
      <w:r w:rsidRPr="00B13383">
        <w:t>Трудовой договор (понятие, содержание)</w:t>
      </w:r>
    </w:p>
    <w:p w:rsidR="00CC4704" w:rsidRPr="00B13383" w:rsidRDefault="00CC4704" w:rsidP="00F831AF">
      <w:pPr>
        <w:pStyle w:val="BodyText"/>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CC4704" w:rsidRPr="00B13383" w:rsidRDefault="00CC4704" w:rsidP="00F831AF">
      <w:pPr>
        <w:pStyle w:val="BodyText"/>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CC4704" w:rsidRPr="00B13383" w:rsidRDefault="00CC4704" w:rsidP="00F831AF">
      <w:pPr>
        <w:pStyle w:val="BodyText"/>
        <w:numPr>
          <w:ilvl w:val="0"/>
          <w:numId w:val="29"/>
        </w:numPr>
        <w:tabs>
          <w:tab w:val="left" w:pos="0"/>
        </w:tabs>
        <w:spacing w:after="0"/>
        <w:ind w:left="0" w:firstLine="567"/>
        <w:jc w:val="both"/>
      </w:pPr>
      <w:r w:rsidRPr="00B13383">
        <w:t>Совмещение и совместительство.</w:t>
      </w:r>
    </w:p>
    <w:p w:rsidR="00CC4704" w:rsidRPr="00B13383" w:rsidRDefault="00CC4704" w:rsidP="00F831AF">
      <w:pPr>
        <w:pStyle w:val="BodyText"/>
        <w:numPr>
          <w:ilvl w:val="0"/>
          <w:numId w:val="29"/>
        </w:numPr>
        <w:tabs>
          <w:tab w:val="left" w:pos="0"/>
        </w:tabs>
        <w:spacing w:after="0"/>
        <w:ind w:left="0" w:firstLine="567"/>
        <w:jc w:val="both"/>
      </w:pPr>
      <w:r w:rsidRPr="00B13383">
        <w:t>Перевод на другую работу и перемещение.</w:t>
      </w:r>
    </w:p>
    <w:p w:rsidR="00CC4704" w:rsidRPr="00B13383" w:rsidRDefault="00CC4704" w:rsidP="00F831AF">
      <w:pPr>
        <w:pStyle w:val="BodyText"/>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CC4704" w:rsidRPr="00B13383" w:rsidRDefault="00CC4704" w:rsidP="00F831AF">
      <w:pPr>
        <w:pStyle w:val="BodyText"/>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CC4704" w:rsidRPr="00B13383" w:rsidRDefault="00CC4704" w:rsidP="00F831AF">
      <w:pPr>
        <w:pStyle w:val="BodyText"/>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CC4704" w:rsidRPr="00B13383" w:rsidRDefault="00CC4704" w:rsidP="00F831AF">
      <w:pPr>
        <w:pStyle w:val="BodyText"/>
        <w:numPr>
          <w:ilvl w:val="0"/>
          <w:numId w:val="29"/>
        </w:numPr>
        <w:tabs>
          <w:tab w:val="left" w:pos="0"/>
        </w:tabs>
        <w:spacing w:after="0"/>
        <w:ind w:left="0" w:firstLine="567"/>
        <w:jc w:val="both"/>
      </w:pPr>
      <w:r w:rsidRPr="00B13383">
        <w:t>Понятие рабочего времени и его виды.</w:t>
      </w:r>
    </w:p>
    <w:p w:rsidR="00CC4704" w:rsidRPr="00B13383" w:rsidRDefault="00CC4704" w:rsidP="00F831AF">
      <w:pPr>
        <w:pStyle w:val="BodyText"/>
        <w:numPr>
          <w:ilvl w:val="0"/>
          <w:numId w:val="29"/>
        </w:numPr>
        <w:tabs>
          <w:tab w:val="left" w:pos="0"/>
        </w:tabs>
        <w:spacing w:after="0"/>
        <w:ind w:left="0" w:firstLine="567"/>
        <w:jc w:val="both"/>
      </w:pPr>
      <w:r w:rsidRPr="00B13383">
        <w:t>Сверхурочные работы, работа в выходные и праздничные дни.</w:t>
      </w:r>
    </w:p>
    <w:p w:rsidR="00CC4704" w:rsidRPr="00B13383" w:rsidRDefault="00CC4704" w:rsidP="00F831AF">
      <w:pPr>
        <w:pStyle w:val="BodyText"/>
        <w:numPr>
          <w:ilvl w:val="0"/>
          <w:numId w:val="29"/>
        </w:numPr>
        <w:tabs>
          <w:tab w:val="left" w:pos="0"/>
        </w:tabs>
        <w:spacing w:after="0"/>
        <w:ind w:left="0" w:firstLine="567"/>
        <w:jc w:val="both"/>
      </w:pPr>
      <w:r w:rsidRPr="00B13383">
        <w:t>Понятие и виды времени отдыха.</w:t>
      </w:r>
    </w:p>
    <w:p w:rsidR="00CC4704" w:rsidRPr="00B13383" w:rsidRDefault="00CC4704" w:rsidP="00F831AF">
      <w:pPr>
        <w:pStyle w:val="BodyText"/>
        <w:numPr>
          <w:ilvl w:val="0"/>
          <w:numId w:val="29"/>
        </w:numPr>
        <w:tabs>
          <w:tab w:val="left" w:pos="0"/>
        </w:tabs>
        <w:spacing w:after="0"/>
        <w:ind w:left="0" w:firstLine="567"/>
        <w:jc w:val="both"/>
      </w:pPr>
      <w:r w:rsidRPr="00B13383">
        <w:t>Отпуска. Порядок предоставления. Виды отпусков.</w:t>
      </w:r>
    </w:p>
    <w:p w:rsidR="00CC4704" w:rsidRPr="00B13383" w:rsidRDefault="00CC4704" w:rsidP="00F831AF">
      <w:pPr>
        <w:pStyle w:val="BodyText"/>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CC4704" w:rsidRPr="00B13383" w:rsidRDefault="00CC4704" w:rsidP="00F831AF">
      <w:pPr>
        <w:pStyle w:val="BodyText"/>
        <w:numPr>
          <w:ilvl w:val="0"/>
          <w:numId w:val="29"/>
        </w:numPr>
        <w:tabs>
          <w:tab w:val="left" w:pos="0"/>
        </w:tabs>
        <w:spacing w:after="0"/>
        <w:ind w:left="0" w:firstLine="567"/>
        <w:jc w:val="both"/>
      </w:pPr>
      <w:r w:rsidRPr="00B13383">
        <w:t>Гарантии и компенсации.</w:t>
      </w:r>
    </w:p>
    <w:p w:rsidR="00CC4704" w:rsidRPr="00B13383" w:rsidRDefault="00CC4704" w:rsidP="00F831AF">
      <w:pPr>
        <w:pStyle w:val="BodyText"/>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CC4704" w:rsidRPr="00B13383" w:rsidRDefault="00CC4704" w:rsidP="00F831AF">
      <w:pPr>
        <w:pStyle w:val="BodyText"/>
        <w:numPr>
          <w:ilvl w:val="0"/>
          <w:numId w:val="29"/>
        </w:numPr>
        <w:tabs>
          <w:tab w:val="left" w:pos="0"/>
        </w:tabs>
        <w:spacing w:after="0"/>
        <w:ind w:left="0" w:firstLine="567"/>
        <w:jc w:val="both"/>
      </w:pPr>
      <w:r w:rsidRPr="00B13383">
        <w:t>Поощрения за успехи в работе.</w:t>
      </w:r>
    </w:p>
    <w:p w:rsidR="00CC4704" w:rsidRPr="00B13383" w:rsidRDefault="00CC4704" w:rsidP="00F831AF">
      <w:pPr>
        <w:pStyle w:val="BodyText"/>
        <w:numPr>
          <w:ilvl w:val="0"/>
          <w:numId w:val="29"/>
        </w:numPr>
        <w:tabs>
          <w:tab w:val="left" w:pos="0"/>
        </w:tabs>
        <w:spacing w:after="0"/>
        <w:ind w:left="0" w:firstLine="567"/>
        <w:jc w:val="both"/>
      </w:pPr>
      <w:r w:rsidRPr="00B13383">
        <w:t>Дисциплинарная ответственность по трудовому праву.</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CC4704" w:rsidRPr="00B13383" w:rsidRDefault="00CC4704" w:rsidP="00F831AF">
      <w:pPr>
        <w:pStyle w:val="BodyText"/>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CC4704" w:rsidRPr="00B13383" w:rsidRDefault="00CC4704" w:rsidP="00F831AF">
      <w:pPr>
        <w:pStyle w:val="BodyText"/>
        <w:numPr>
          <w:ilvl w:val="0"/>
          <w:numId w:val="29"/>
        </w:numPr>
        <w:tabs>
          <w:tab w:val="left" w:pos="0"/>
        </w:tabs>
        <w:spacing w:after="0"/>
        <w:ind w:left="0" w:firstLine="567"/>
        <w:jc w:val="both"/>
      </w:pPr>
      <w:r w:rsidRPr="00B13383">
        <w:t>Виды материальной ответственности работников.</w:t>
      </w:r>
    </w:p>
    <w:p w:rsidR="00CC4704" w:rsidRPr="00B13383" w:rsidRDefault="00CC4704" w:rsidP="00F831AF">
      <w:pPr>
        <w:pStyle w:val="BodyText"/>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CC4704" w:rsidRPr="00B13383" w:rsidRDefault="00CC4704" w:rsidP="00F831AF">
      <w:pPr>
        <w:pStyle w:val="BodyText"/>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CC4704" w:rsidRPr="00B13383" w:rsidRDefault="00CC4704" w:rsidP="00F831AF">
      <w:pPr>
        <w:pStyle w:val="BodyText"/>
        <w:numPr>
          <w:ilvl w:val="0"/>
          <w:numId w:val="29"/>
        </w:numPr>
        <w:tabs>
          <w:tab w:val="left" w:pos="0"/>
        </w:tabs>
        <w:spacing w:after="0"/>
        <w:ind w:left="0" w:firstLine="567"/>
        <w:jc w:val="both"/>
      </w:pPr>
      <w:r w:rsidRPr="00B13383">
        <w:t>Правовое регулирование охраны труда.</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CC4704" w:rsidRPr="00B13383" w:rsidRDefault="00CC4704" w:rsidP="00F831AF">
      <w:pPr>
        <w:pStyle w:val="BodyText"/>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CC4704" w:rsidRPr="00B13383" w:rsidRDefault="00CC4704" w:rsidP="00F831AF">
      <w:pPr>
        <w:pStyle w:val="BodyText"/>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работников транспорта.</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CC4704" w:rsidRPr="00B13383" w:rsidRDefault="00CC4704" w:rsidP="00F831AF">
      <w:pPr>
        <w:pStyle w:val="BodyText"/>
        <w:numPr>
          <w:ilvl w:val="0"/>
          <w:numId w:val="29"/>
        </w:numPr>
        <w:tabs>
          <w:tab w:val="left" w:pos="0"/>
        </w:tabs>
        <w:spacing w:after="0"/>
        <w:ind w:left="0" w:firstLine="567"/>
        <w:jc w:val="both"/>
      </w:pPr>
      <w:r w:rsidRPr="00B13383">
        <w:t>Особенности регулирования труда спортсменов и тренеров.</w:t>
      </w:r>
    </w:p>
    <w:p w:rsidR="00CC4704" w:rsidRPr="00B13383" w:rsidRDefault="00CC4704" w:rsidP="00F831AF">
      <w:pPr>
        <w:pStyle w:val="BodyText"/>
        <w:numPr>
          <w:ilvl w:val="0"/>
          <w:numId w:val="29"/>
        </w:numPr>
        <w:tabs>
          <w:tab w:val="left" w:pos="0"/>
        </w:tabs>
        <w:spacing w:after="0"/>
        <w:ind w:left="0" w:firstLine="567"/>
        <w:jc w:val="both"/>
      </w:pPr>
      <w:r w:rsidRPr="00B13383">
        <w:t>Рассмотрение индивидуальных трудовых споров.</w:t>
      </w:r>
    </w:p>
    <w:p w:rsidR="00CC4704" w:rsidRPr="00B13383" w:rsidRDefault="00CC4704" w:rsidP="00F831AF">
      <w:pPr>
        <w:pStyle w:val="BodyText"/>
        <w:numPr>
          <w:ilvl w:val="0"/>
          <w:numId w:val="29"/>
        </w:numPr>
        <w:tabs>
          <w:tab w:val="left" w:pos="0"/>
        </w:tabs>
        <w:spacing w:after="0"/>
        <w:ind w:left="0" w:firstLine="567"/>
        <w:jc w:val="both"/>
      </w:pPr>
      <w:r w:rsidRPr="00B13383">
        <w:t>Рассмотрение коллективных трудовых споров.</w:t>
      </w:r>
    </w:p>
    <w:p w:rsidR="00CC4704" w:rsidRPr="00B13383" w:rsidRDefault="00CC4704" w:rsidP="00F831AF">
      <w:pPr>
        <w:pStyle w:val="BodyText"/>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CC4704" w:rsidRPr="00B13383" w:rsidRDefault="00CC4704" w:rsidP="00F831AF">
      <w:pPr>
        <w:jc w:val="both"/>
        <w:rPr>
          <w:b/>
          <w:lang/>
        </w:rPr>
      </w:pPr>
    </w:p>
    <w:p w:rsidR="00CC4704" w:rsidRPr="00B13383" w:rsidRDefault="00CC4704"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4704" w:rsidRPr="00B13383" w:rsidRDefault="00CC4704" w:rsidP="00F831AF">
      <w:pPr>
        <w:jc w:val="both"/>
        <w:rPr>
          <w:u w:val="single"/>
        </w:rPr>
      </w:pPr>
    </w:p>
    <w:p w:rsidR="00CC4704" w:rsidRPr="00B13383" w:rsidRDefault="00CC4704" w:rsidP="00F831AF">
      <w:pPr>
        <w:jc w:val="both"/>
        <w:rPr>
          <w:b/>
          <w:i/>
        </w:rPr>
      </w:pPr>
      <w:r w:rsidRPr="00B13383">
        <w:rPr>
          <w:b/>
          <w:i/>
        </w:rPr>
        <w:t>Проблемно-аналитические задания, ситуационные задачи</w:t>
      </w:r>
    </w:p>
    <w:p w:rsidR="00CC4704" w:rsidRPr="00B13383" w:rsidRDefault="00CC4704" w:rsidP="00F831AF">
      <w:pPr>
        <w:jc w:val="both"/>
        <w:rPr>
          <w:b/>
          <w:bCs/>
          <w:i/>
        </w:rPr>
      </w:pPr>
      <w:r w:rsidRPr="00B13383">
        <w:rPr>
          <w:b/>
          <w:bCs/>
        </w:rPr>
        <w:t>Задача 1</w:t>
      </w:r>
    </w:p>
    <w:p w:rsidR="00CC4704" w:rsidRPr="00B13383" w:rsidRDefault="00CC4704"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CC4704" w:rsidRPr="00B13383" w:rsidRDefault="00CC4704" w:rsidP="00F831AF">
      <w:pPr>
        <w:jc w:val="both"/>
        <w:rPr>
          <w:bCs/>
          <w:i/>
        </w:rPr>
      </w:pPr>
      <w:r w:rsidRPr="00B13383">
        <w:rPr>
          <w:bCs/>
          <w:i/>
        </w:rPr>
        <w:t>Правомерно ли его требование? В каких отношениях с заводом находился Семенов?</w:t>
      </w:r>
    </w:p>
    <w:p w:rsidR="00CC4704" w:rsidRPr="00B13383" w:rsidRDefault="00CC4704" w:rsidP="00F831AF">
      <w:pPr>
        <w:jc w:val="both"/>
        <w:rPr>
          <w:b/>
          <w:bCs/>
        </w:rPr>
      </w:pPr>
      <w:r w:rsidRPr="00B13383">
        <w:rPr>
          <w:b/>
          <w:bCs/>
        </w:rPr>
        <w:t xml:space="preserve">Задача 2 </w:t>
      </w:r>
    </w:p>
    <w:p w:rsidR="00CC4704" w:rsidRPr="00B13383" w:rsidRDefault="00CC4704"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CC4704" w:rsidRPr="00B13383" w:rsidRDefault="00CC4704" w:rsidP="00F831AF">
      <w:pPr>
        <w:jc w:val="both"/>
        <w:rPr>
          <w:bCs/>
          <w:i/>
        </w:rPr>
      </w:pPr>
      <w:r w:rsidRPr="00B13383">
        <w:rPr>
          <w:bCs/>
          <w:i/>
        </w:rPr>
        <w:t>На кого из перечисленных лиц распространяется трудовое законодательство?</w:t>
      </w:r>
    </w:p>
    <w:p w:rsidR="00CC4704" w:rsidRPr="00B13383" w:rsidRDefault="00CC4704" w:rsidP="00F831AF">
      <w:pPr>
        <w:jc w:val="both"/>
        <w:rPr>
          <w:b/>
          <w:bCs/>
        </w:rPr>
      </w:pPr>
      <w:r w:rsidRPr="00B13383">
        <w:rPr>
          <w:b/>
          <w:bCs/>
        </w:rPr>
        <w:t>Задача 3</w:t>
      </w:r>
    </w:p>
    <w:p w:rsidR="00CC4704" w:rsidRPr="00B13383" w:rsidRDefault="00CC4704" w:rsidP="00F831AF">
      <w:pPr>
        <w:jc w:val="both"/>
        <w:rPr>
          <w:bCs/>
        </w:rPr>
      </w:pPr>
      <w:r w:rsidRPr="00B13383">
        <w:rPr>
          <w:bCs/>
        </w:rPr>
        <w:t>В клубе фабрики к Новому году организовали елку для детей. Игрушки делали вечерами члены изокружка,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CC4704" w:rsidRPr="00B13383" w:rsidRDefault="00CC4704" w:rsidP="00F831AF">
      <w:pPr>
        <w:jc w:val="both"/>
        <w:rPr>
          <w:bCs/>
          <w:i/>
        </w:rPr>
      </w:pPr>
      <w:r w:rsidRPr="00B13383">
        <w:rPr>
          <w:bCs/>
          <w:i/>
        </w:rPr>
        <w:t>В каких отношениях с фабрикой находились указанные лица?</w:t>
      </w:r>
    </w:p>
    <w:p w:rsidR="00CC4704" w:rsidRPr="00B13383" w:rsidRDefault="00CC4704" w:rsidP="00F831AF">
      <w:pPr>
        <w:jc w:val="both"/>
        <w:rPr>
          <w:b/>
          <w:bCs/>
        </w:rPr>
      </w:pPr>
      <w:r w:rsidRPr="00B13383">
        <w:rPr>
          <w:b/>
          <w:bCs/>
        </w:rPr>
        <w:t>Задача 4</w:t>
      </w:r>
    </w:p>
    <w:p w:rsidR="00CC4704" w:rsidRPr="00B13383" w:rsidRDefault="00CC4704" w:rsidP="00F831AF">
      <w:pPr>
        <w:jc w:val="both"/>
        <w:rPr>
          <w:bCs/>
        </w:rPr>
      </w:pPr>
      <w:r w:rsidRPr="00B13383">
        <w:rPr>
          <w:bCs/>
        </w:rPr>
        <w:t>14-летний Воробьев пришел устраиваться на работу в продуктовый магазин.</w:t>
      </w:r>
    </w:p>
    <w:p w:rsidR="00CC4704" w:rsidRPr="00B13383" w:rsidRDefault="00CC4704"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CC4704" w:rsidRPr="00B13383" w:rsidRDefault="00CC4704" w:rsidP="00F831AF">
      <w:pPr>
        <w:jc w:val="both"/>
        <w:rPr>
          <w:bCs/>
        </w:rPr>
      </w:pPr>
      <w:r w:rsidRPr="00B13383">
        <w:rPr>
          <w:b/>
          <w:bCs/>
        </w:rPr>
        <w:t xml:space="preserve">Задача </w:t>
      </w:r>
      <w:r w:rsidRPr="00B13383">
        <w:rPr>
          <w:bCs/>
        </w:rPr>
        <w:t>5</w:t>
      </w:r>
    </w:p>
    <w:p w:rsidR="00CC4704" w:rsidRPr="00B13383" w:rsidRDefault="00CC4704" w:rsidP="00F831AF">
      <w:pPr>
        <w:jc w:val="both"/>
        <w:rPr>
          <w:bCs/>
          <w:i/>
        </w:rPr>
      </w:pPr>
      <w:r w:rsidRPr="00B13383">
        <w:rPr>
          <w:bCs/>
        </w:rPr>
        <w:t>8-летнего Сашу Костина пригласили на киностудию сниматься в детском журнале «Ералаш».</w:t>
      </w:r>
    </w:p>
    <w:p w:rsidR="00CC4704" w:rsidRPr="00B13383" w:rsidRDefault="00CC4704"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CC4704" w:rsidRPr="00B13383" w:rsidRDefault="00CC4704" w:rsidP="00F831AF">
      <w:pPr>
        <w:jc w:val="both"/>
        <w:rPr>
          <w:bCs/>
          <w:i/>
        </w:rPr>
      </w:pPr>
      <w:r w:rsidRPr="00B13383">
        <w:rPr>
          <w:bCs/>
          <w:i/>
        </w:rPr>
        <w:t>Саши? Будет ли Саша нести ответственность за нарушение своих трудовых обязанностей?</w:t>
      </w:r>
    </w:p>
    <w:p w:rsidR="00CC4704" w:rsidRPr="00DE357C" w:rsidRDefault="00CC4704" w:rsidP="00F831AF">
      <w:pPr>
        <w:pStyle w:val="NormalWeb"/>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CC4704" w:rsidRPr="00DE357C" w:rsidRDefault="00CC4704" w:rsidP="00F831AF">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CC4704" w:rsidRPr="00DE357C" w:rsidRDefault="00CC4704" w:rsidP="00F831AF">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CC4704" w:rsidRPr="00DE357C" w:rsidRDefault="00CC4704" w:rsidP="00F831AF">
      <w:pPr>
        <w:pStyle w:val="NormalWeb"/>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CC4704" w:rsidRPr="00DE357C" w:rsidRDefault="00CC4704" w:rsidP="00F831AF">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CC4704" w:rsidRPr="00DE357C" w:rsidRDefault="00CC4704" w:rsidP="00F831AF">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CC4704" w:rsidRPr="00DE357C" w:rsidRDefault="00CC4704" w:rsidP="00F831AF">
      <w:pPr>
        <w:pStyle w:val="NormalWeb"/>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CC4704" w:rsidRPr="00DE357C" w:rsidRDefault="00CC4704" w:rsidP="00F831AF">
      <w:pPr>
        <w:pStyle w:val="NormalWeb"/>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продавцом-реализатором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При приеме на работу водителем автобуса, директор автотранспортного предприятия потребовал от гражданина Кизякова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CC4704" w:rsidRPr="00DE357C" w:rsidRDefault="00CC4704" w:rsidP="00F831AF">
      <w:pPr>
        <w:pStyle w:val="NormalWeb"/>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CC4704" w:rsidRPr="00DE357C" w:rsidRDefault="00CC4704" w:rsidP="00F831AF">
      <w:pPr>
        <w:pStyle w:val="NormalWeb"/>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CC4704" w:rsidRPr="00DE357C" w:rsidRDefault="00CC4704" w:rsidP="00F831AF">
      <w:pPr>
        <w:jc w:val="both"/>
        <w:rPr>
          <w:i/>
          <w:iCs/>
        </w:rPr>
      </w:pPr>
    </w:p>
    <w:sectPr w:rsidR="00CC4704"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574"/>
    <w:rsid w:val="00002945"/>
    <w:rsid w:val="000A5A62"/>
    <w:rsid w:val="000B2E6F"/>
    <w:rsid w:val="000C7B8A"/>
    <w:rsid w:val="000D33DE"/>
    <w:rsid w:val="000F175A"/>
    <w:rsid w:val="00105899"/>
    <w:rsid w:val="0014606F"/>
    <w:rsid w:val="001824BF"/>
    <w:rsid w:val="001A38A6"/>
    <w:rsid w:val="001F1BC2"/>
    <w:rsid w:val="00273D27"/>
    <w:rsid w:val="00284FA7"/>
    <w:rsid w:val="002900BE"/>
    <w:rsid w:val="002B7646"/>
    <w:rsid w:val="002D0F2F"/>
    <w:rsid w:val="003251EE"/>
    <w:rsid w:val="00365C4F"/>
    <w:rsid w:val="003777FE"/>
    <w:rsid w:val="003851E4"/>
    <w:rsid w:val="003A6574"/>
    <w:rsid w:val="003A70AC"/>
    <w:rsid w:val="003C238B"/>
    <w:rsid w:val="003D5916"/>
    <w:rsid w:val="003F2293"/>
    <w:rsid w:val="003F4282"/>
    <w:rsid w:val="00436460"/>
    <w:rsid w:val="00477FA3"/>
    <w:rsid w:val="004C5D54"/>
    <w:rsid w:val="004E5484"/>
    <w:rsid w:val="004F4739"/>
    <w:rsid w:val="00506841"/>
    <w:rsid w:val="00544084"/>
    <w:rsid w:val="00590D77"/>
    <w:rsid w:val="005C23A3"/>
    <w:rsid w:val="005C66B3"/>
    <w:rsid w:val="005D4C3C"/>
    <w:rsid w:val="005D773B"/>
    <w:rsid w:val="005E6CE1"/>
    <w:rsid w:val="006237AC"/>
    <w:rsid w:val="006774E3"/>
    <w:rsid w:val="00686B4E"/>
    <w:rsid w:val="00695622"/>
    <w:rsid w:val="006A74A6"/>
    <w:rsid w:val="006F3271"/>
    <w:rsid w:val="0077368F"/>
    <w:rsid w:val="00773DBC"/>
    <w:rsid w:val="007955B1"/>
    <w:rsid w:val="0079706A"/>
    <w:rsid w:val="00797BB2"/>
    <w:rsid w:val="007B6BF4"/>
    <w:rsid w:val="007C5338"/>
    <w:rsid w:val="00804612"/>
    <w:rsid w:val="008106D8"/>
    <w:rsid w:val="0084180C"/>
    <w:rsid w:val="008B3563"/>
    <w:rsid w:val="008D5743"/>
    <w:rsid w:val="0092641C"/>
    <w:rsid w:val="009658B9"/>
    <w:rsid w:val="00991E51"/>
    <w:rsid w:val="009D7B83"/>
    <w:rsid w:val="009E7351"/>
    <w:rsid w:val="009F48A1"/>
    <w:rsid w:val="00AA2391"/>
    <w:rsid w:val="00AB7F61"/>
    <w:rsid w:val="00AC75BC"/>
    <w:rsid w:val="00AE1ECB"/>
    <w:rsid w:val="00B02789"/>
    <w:rsid w:val="00B13383"/>
    <w:rsid w:val="00B13684"/>
    <w:rsid w:val="00B16C24"/>
    <w:rsid w:val="00B43184"/>
    <w:rsid w:val="00B940C4"/>
    <w:rsid w:val="00BB1B65"/>
    <w:rsid w:val="00BE57FE"/>
    <w:rsid w:val="00BF46C4"/>
    <w:rsid w:val="00C06B3E"/>
    <w:rsid w:val="00C5412C"/>
    <w:rsid w:val="00C8171F"/>
    <w:rsid w:val="00CA631C"/>
    <w:rsid w:val="00CC4704"/>
    <w:rsid w:val="00CE10C8"/>
    <w:rsid w:val="00CF1435"/>
    <w:rsid w:val="00D140D0"/>
    <w:rsid w:val="00D76E2A"/>
    <w:rsid w:val="00D76E2E"/>
    <w:rsid w:val="00D862BD"/>
    <w:rsid w:val="00DC11F5"/>
    <w:rsid w:val="00DC2134"/>
    <w:rsid w:val="00DC7E7E"/>
    <w:rsid w:val="00DE357C"/>
    <w:rsid w:val="00DF6D64"/>
    <w:rsid w:val="00E25AE2"/>
    <w:rsid w:val="00E71CE5"/>
    <w:rsid w:val="00E80F41"/>
    <w:rsid w:val="00E913C5"/>
    <w:rsid w:val="00EE7AC4"/>
    <w:rsid w:val="00F01BFB"/>
    <w:rsid w:val="00F511E6"/>
    <w:rsid w:val="00F831AF"/>
    <w:rsid w:val="00F86E31"/>
    <w:rsid w:val="00F97FB6"/>
    <w:rsid w:val="00FA1072"/>
    <w:rsid w:val="00FB2C0F"/>
    <w:rsid w:val="00FB5AA2"/>
    <w:rsid w:val="00FC1EDC"/>
    <w:rsid w:val="00FD24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Heading3">
    <w:name w:val="heading 3"/>
    <w:basedOn w:val="Normal"/>
    <w:next w:val="Normal"/>
    <w:link w:val="Heading3Char"/>
    <w:uiPriority w:val="99"/>
    <w:qFormat/>
    <w:rsid w:val="008D5743"/>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D5743"/>
    <w:rPr>
      <w:rFonts w:ascii="Cambria" w:hAnsi="Cambria" w:cs="Times New Roman"/>
      <w:b/>
      <w:bCs/>
      <w:sz w:val="26"/>
      <w:szCs w:val="26"/>
      <w:lang w:eastAsia="ru-RU"/>
    </w:rPr>
  </w:style>
  <w:style w:type="paragraph" w:customStyle="1" w:styleId="Style8">
    <w:name w:val="Style8"/>
    <w:basedOn w:val="Normal"/>
    <w:uiPriority w:val="99"/>
    <w:rsid w:val="008D5743"/>
  </w:style>
  <w:style w:type="paragraph" w:customStyle="1" w:styleId="Style11">
    <w:name w:val="Style11"/>
    <w:basedOn w:val="Normal"/>
    <w:uiPriority w:val="99"/>
    <w:rsid w:val="008D5743"/>
    <w:pPr>
      <w:jc w:val="center"/>
    </w:pPr>
  </w:style>
  <w:style w:type="paragraph" w:customStyle="1" w:styleId="Style12">
    <w:name w:val="Style12"/>
    <w:basedOn w:val="Normal"/>
    <w:uiPriority w:val="99"/>
    <w:rsid w:val="008D5743"/>
    <w:pPr>
      <w:spacing w:line="230" w:lineRule="exact"/>
    </w:pPr>
  </w:style>
  <w:style w:type="paragraph" w:customStyle="1" w:styleId="Style15">
    <w:name w:val="Style15"/>
    <w:basedOn w:val="Normal"/>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Header">
    <w:name w:val="header"/>
    <w:basedOn w:val="Normal"/>
    <w:link w:val="HeaderChar"/>
    <w:uiPriority w:val="99"/>
    <w:rsid w:val="008D5743"/>
    <w:pPr>
      <w:tabs>
        <w:tab w:val="center" w:pos="4677"/>
        <w:tab w:val="right" w:pos="9355"/>
      </w:tabs>
    </w:pPr>
  </w:style>
  <w:style w:type="character" w:customStyle="1" w:styleId="HeaderChar">
    <w:name w:val="Header Char"/>
    <w:basedOn w:val="DefaultParagraphFont"/>
    <w:link w:val="Header"/>
    <w:uiPriority w:val="99"/>
    <w:locked/>
    <w:rsid w:val="008D5743"/>
    <w:rPr>
      <w:rFonts w:ascii="Times New Roman" w:hAnsi="Times New Roman" w:cs="Times New Roman"/>
      <w:sz w:val="24"/>
      <w:szCs w:val="24"/>
      <w:lang w:eastAsia="ru-RU"/>
    </w:rPr>
  </w:style>
  <w:style w:type="paragraph" w:styleId="Footer">
    <w:name w:val="footer"/>
    <w:basedOn w:val="Normal"/>
    <w:link w:val="FooterChar"/>
    <w:uiPriority w:val="99"/>
    <w:rsid w:val="008D5743"/>
    <w:pPr>
      <w:tabs>
        <w:tab w:val="center" w:pos="4677"/>
        <w:tab w:val="right" w:pos="9355"/>
      </w:tabs>
    </w:pPr>
  </w:style>
  <w:style w:type="character" w:customStyle="1" w:styleId="FooterChar">
    <w:name w:val="Footer Char"/>
    <w:basedOn w:val="DefaultParagraphFont"/>
    <w:link w:val="Footer"/>
    <w:uiPriority w:val="99"/>
    <w:locked/>
    <w:rsid w:val="008D5743"/>
    <w:rPr>
      <w:rFonts w:ascii="Times New Roman" w:hAnsi="Times New Roman" w:cs="Times New Roman"/>
      <w:sz w:val="24"/>
      <w:szCs w:val="24"/>
      <w:lang w:eastAsia="ru-RU"/>
    </w:rPr>
  </w:style>
  <w:style w:type="table" w:styleId="TableGrid">
    <w:name w:val="Table Grid"/>
    <w:basedOn w:val="TableNormal"/>
    <w:uiPriority w:val="99"/>
    <w:rsid w:val="008D574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8D5743"/>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8D5743"/>
    <w:rPr>
      <w:rFonts w:ascii="Times New Roman" w:hAnsi="Times New Roman" w:cs="Times New Roman"/>
      <w:sz w:val="20"/>
      <w:szCs w:val="20"/>
      <w:lang w:eastAsia="ru-RU"/>
    </w:rPr>
  </w:style>
  <w:style w:type="character" w:customStyle="1" w:styleId="5">
    <w:name w:val="Основной текст (5)_"/>
    <w:basedOn w:val="DefaultParagraphFont"/>
    <w:link w:val="50"/>
    <w:uiPriority w:val="99"/>
    <w:locked/>
    <w:rsid w:val="008D5743"/>
    <w:rPr>
      <w:rFonts w:cs="Times New Roman"/>
      <w:sz w:val="18"/>
      <w:szCs w:val="18"/>
      <w:shd w:val="clear" w:color="auto" w:fill="FFFFFF"/>
    </w:rPr>
  </w:style>
  <w:style w:type="paragraph" w:customStyle="1" w:styleId="50">
    <w:name w:val="Основной текст (5)"/>
    <w:basedOn w:val="Normal"/>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
    <w:name w:val="Основной текст (3)_"/>
    <w:basedOn w:val="DefaultParagraphFont"/>
    <w:link w:val="30"/>
    <w:uiPriority w:val="99"/>
    <w:locked/>
    <w:rsid w:val="008D5743"/>
    <w:rPr>
      <w:rFonts w:cs="Times New Roman"/>
      <w:spacing w:val="3"/>
      <w:sz w:val="18"/>
      <w:szCs w:val="18"/>
      <w:shd w:val="clear" w:color="auto" w:fill="FFFFFF"/>
    </w:rPr>
  </w:style>
  <w:style w:type="paragraph" w:customStyle="1" w:styleId="30">
    <w:name w:val="Основной текст (3)"/>
    <w:basedOn w:val="Normal"/>
    <w:link w:val="3"/>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DefaultParagraphFont"/>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Normal"/>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basedOn w:val="DefaultParagraphFont"/>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Normal"/>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basedOn w:val="DefaultParagraphFont"/>
    <w:link w:val="40"/>
    <w:uiPriority w:val="99"/>
    <w:locked/>
    <w:rsid w:val="008D5743"/>
    <w:rPr>
      <w:rFonts w:cs="Times New Roman"/>
      <w:sz w:val="19"/>
      <w:szCs w:val="19"/>
      <w:shd w:val="clear" w:color="auto" w:fill="FFFFFF"/>
    </w:rPr>
  </w:style>
  <w:style w:type="paragraph" w:customStyle="1" w:styleId="40">
    <w:name w:val="Основной текст (4)"/>
    <w:basedOn w:val="Normal"/>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0">
    <w:name w:val="Основной текст_"/>
    <w:basedOn w:val="DefaultParagraphFont"/>
    <w:link w:val="31"/>
    <w:uiPriority w:val="99"/>
    <w:locked/>
    <w:rsid w:val="008D5743"/>
    <w:rPr>
      <w:rFonts w:cs="Times New Roman"/>
      <w:sz w:val="28"/>
      <w:szCs w:val="28"/>
      <w:shd w:val="clear" w:color="auto" w:fill="FFFFFF"/>
    </w:rPr>
  </w:style>
  <w:style w:type="paragraph" w:customStyle="1" w:styleId="31">
    <w:name w:val="Основной текст3"/>
    <w:basedOn w:val="Normal"/>
    <w:link w:val="a0"/>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Hyperlink">
    <w:name w:val="Hyperlink"/>
    <w:basedOn w:val="DefaultParagraphFont"/>
    <w:uiPriority w:val="99"/>
    <w:rsid w:val="008D5743"/>
    <w:rPr>
      <w:rFonts w:cs="Times New Roman"/>
      <w:color w:val="0563C1"/>
      <w:u w:val="single"/>
    </w:rPr>
  </w:style>
  <w:style w:type="paragraph" w:customStyle="1" w:styleId="1">
    <w:name w:val="Абзац списка1"/>
    <w:basedOn w:val="Normal"/>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8D5743"/>
    <w:rPr>
      <w:rFonts w:cs="Times New Roman"/>
      <w:sz w:val="16"/>
      <w:szCs w:val="16"/>
    </w:rPr>
  </w:style>
  <w:style w:type="paragraph" w:styleId="CommentText">
    <w:name w:val="annotation text"/>
    <w:basedOn w:val="Normal"/>
    <w:link w:val="CommentTextChar"/>
    <w:uiPriority w:val="99"/>
    <w:semiHidden/>
    <w:rsid w:val="008D5743"/>
    <w:rPr>
      <w:sz w:val="20"/>
      <w:szCs w:val="20"/>
    </w:rPr>
  </w:style>
  <w:style w:type="character" w:customStyle="1" w:styleId="CommentTextChar">
    <w:name w:val="Comment Text Char"/>
    <w:basedOn w:val="DefaultParagraphFont"/>
    <w:link w:val="CommentText"/>
    <w:uiPriority w:val="99"/>
    <w:semiHidden/>
    <w:locked/>
    <w:rsid w:val="008D5743"/>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8D5743"/>
    <w:rPr>
      <w:b/>
      <w:bCs/>
    </w:rPr>
  </w:style>
  <w:style w:type="character" w:customStyle="1" w:styleId="CommentSubjectChar">
    <w:name w:val="Comment Subject Char"/>
    <w:basedOn w:val="CommentTextChar"/>
    <w:link w:val="CommentSubject"/>
    <w:uiPriority w:val="99"/>
    <w:semiHidden/>
    <w:locked/>
    <w:rsid w:val="008D5743"/>
    <w:rPr>
      <w:b/>
      <w:bCs/>
    </w:rPr>
  </w:style>
  <w:style w:type="paragraph" w:styleId="BalloonText">
    <w:name w:val="Balloon Text"/>
    <w:basedOn w:val="Normal"/>
    <w:link w:val="BalloonTextChar"/>
    <w:uiPriority w:val="99"/>
    <w:semiHidden/>
    <w:rsid w:val="008D574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D5743"/>
    <w:rPr>
      <w:rFonts w:ascii="Segoe UI" w:hAnsi="Segoe UI" w:cs="Segoe UI"/>
      <w:sz w:val="18"/>
      <w:szCs w:val="18"/>
      <w:lang w:eastAsia="ru-RU"/>
    </w:rPr>
  </w:style>
  <w:style w:type="character" w:customStyle="1" w:styleId="apple-converted-space">
    <w:name w:val="apple-converted-space"/>
    <w:basedOn w:val="DefaultParagraphFont"/>
    <w:uiPriority w:val="99"/>
    <w:rsid w:val="008D5743"/>
    <w:rPr>
      <w:rFonts w:cs="Times New Roman"/>
    </w:rPr>
  </w:style>
  <w:style w:type="paragraph" w:styleId="NormalWeb">
    <w:name w:val="Normal (Web)"/>
    <w:aliases w:val="Обычный (Web)"/>
    <w:basedOn w:val="Normal"/>
    <w:uiPriority w:val="99"/>
    <w:rsid w:val="008D5743"/>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8D5743"/>
    <w:pPr>
      <w:autoSpaceDE/>
      <w:autoSpaceDN/>
      <w:adjustRightInd/>
      <w:ind w:firstLine="567"/>
      <w:jc w:val="both"/>
    </w:pPr>
    <w:rPr>
      <w:iCs/>
      <w:sz w:val="28"/>
    </w:rPr>
  </w:style>
  <w:style w:type="character" w:customStyle="1" w:styleId="a2">
    <w:name w:val="а Обычный Знак"/>
    <w:link w:val="a1"/>
    <w:uiPriority w:val="99"/>
    <w:locked/>
    <w:rsid w:val="008D5743"/>
    <w:rPr>
      <w:rFonts w:ascii="Times New Roman" w:hAnsi="Times New Roman"/>
      <w:sz w:val="24"/>
      <w:lang w:eastAsia="ru-RU"/>
    </w:rPr>
  </w:style>
  <w:style w:type="paragraph" w:customStyle="1" w:styleId="a3">
    <w:name w:val="а Вопросы ПТК"/>
    <w:basedOn w:val="Normal"/>
    <w:link w:val="a4"/>
    <w:uiPriority w:val="99"/>
    <w:rsid w:val="008D5743"/>
    <w:pPr>
      <w:autoSpaceDE/>
      <w:autoSpaceDN/>
      <w:adjustRightInd/>
      <w:ind w:firstLine="567"/>
      <w:jc w:val="both"/>
    </w:pPr>
    <w:rPr>
      <w:b/>
      <w:bCs/>
      <w:i/>
      <w:iCs/>
      <w:sz w:val="28"/>
    </w:rPr>
  </w:style>
  <w:style w:type="character" w:customStyle="1" w:styleId="a4">
    <w:name w:val="а Вопросы ПТК Знак"/>
    <w:link w:val="a3"/>
    <w:uiPriority w:val="99"/>
    <w:locked/>
    <w:rsid w:val="008D5743"/>
    <w:rPr>
      <w:rFonts w:ascii="Times New Roman" w:hAnsi="Times New Roman"/>
      <w:b/>
      <w:i/>
      <w:sz w:val="24"/>
      <w:lang w:eastAsia="ru-RU"/>
    </w:rPr>
  </w:style>
  <w:style w:type="paragraph" w:customStyle="1" w:styleId="a">
    <w:name w:val="а Список маркированный"/>
    <w:basedOn w:val="Normal"/>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8D5743"/>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8D5743"/>
    <w:pPr>
      <w:widowControl/>
      <w:autoSpaceDE/>
      <w:autoSpaceDN/>
      <w:adjustRightInd/>
    </w:pPr>
    <w:rPr>
      <w:b/>
      <w:bCs/>
      <w:sz w:val="28"/>
    </w:rPr>
  </w:style>
  <w:style w:type="character" w:customStyle="1" w:styleId="FontStyle156">
    <w:name w:val="Font Style156"/>
    <w:basedOn w:val="DefaultParagraphFont"/>
    <w:uiPriority w:val="99"/>
    <w:rsid w:val="008D5743"/>
    <w:rPr>
      <w:rFonts w:ascii="Times New Roman" w:hAnsi="Times New Roman" w:cs="Times New Roman"/>
      <w:color w:val="000000"/>
      <w:sz w:val="22"/>
      <w:szCs w:val="22"/>
    </w:rPr>
  </w:style>
  <w:style w:type="paragraph" w:styleId="BodyText">
    <w:name w:val="Body Text"/>
    <w:basedOn w:val="Normal"/>
    <w:link w:val="BodyTextChar"/>
    <w:uiPriority w:val="99"/>
    <w:rsid w:val="008D5743"/>
    <w:pPr>
      <w:widowControl/>
      <w:autoSpaceDE/>
      <w:autoSpaceDN/>
      <w:adjustRightInd/>
      <w:spacing w:after="120"/>
    </w:pPr>
  </w:style>
  <w:style w:type="character" w:customStyle="1" w:styleId="BodyTextChar">
    <w:name w:val="Body Text Char"/>
    <w:basedOn w:val="DefaultParagraphFont"/>
    <w:link w:val="BodyText"/>
    <w:uiPriority w:val="99"/>
    <w:locked/>
    <w:rsid w:val="008D5743"/>
    <w:rPr>
      <w:rFonts w:ascii="Times New Roman" w:hAnsi="Times New Roman" w:cs="Times New Roman"/>
      <w:sz w:val="24"/>
      <w:szCs w:val="24"/>
      <w:lang w:eastAsia="ru-RU"/>
    </w:rPr>
  </w:style>
  <w:style w:type="paragraph" w:styleId="Title">
    <w:name w:val="Title"/>
    <w:basedOn w:val="Normal"/>
    <w:link w:val="TitleChar"/>
    <w:uiPriority w:val="99"/>
    <w:qFormat/>
    <w:rsid w:val="008D5743"/>
    <w:pPr>
      <w:widowControl/>
      <w:autoSpaceDE/>
      <w:autoSpaceDN/>
      <w:adjustRightInd/>
      <w:ind w:firstLine="720"/>
      <w:jc w:val="center"/>
    </w:pPr>
    <w:rPr>
      <w:rFonts w:ascii="Arial" w:hAnsi="Arial"/>
      <w:sz w:val="28"/>
      <w:szCs w:val="28"/>
    </w:rPr>
  </w:style>
  <w:style w:type="character" w:customStyle="1" w:styleId="TitleChar">
    <w:name w:val="Title Char"/>
    <w:basedOn w:val="DefaultParagraphFont"/>
    <w:link w:val="Title"/>
    <w:uiPriority w:val="99"/>
    <w:locked/>
    <w:rsid w:val="008D5743"/>
    <w:rPr>
      <w:rFonts w:ascii="Arial" w:hAnsi="Arial" w:cs="Times New Roman"/>
      <w:sz w:val="28"/>
      <w:szCs w:val="28"/>
      <w:lang w:eastAsia="ru-RU"/>
    </w:rPr>
  </w:style>
  <w:style w:type="paragraph" w:customStyle="1" w:styleId="s1">
    <w:name w:val="s_1"/>
    <w:basedOn w:val="Normal"/>
    <w:uiPriority w:val="99"/>
    <w:rsid w:val="008D5743"/>
    <w:pPr>
      <w:widowControl/>
      <w:autoSpaceDE/>
      <w:autoSpaceDN/>
      <w:adjustRightInd/>
      <w:spacing w:before="100" w:beforeAutospacing="1" w:after="100" w:afterAutospacing="1"/>
    </w:pPr>
  </w:style>
  <w:style w:type="paragraph" w:customStyle="1" w:styleId="pj">
    <w:name w:val="pj"/>
    <w:basedOn w:val="Normal"/>
    <w:uiPriority w:val="99"/>
    <w:rsid w:val="008D5743"/>
    <w:pPr>
      <w:widowControl/>
      <w:autoSpaceDE/>
      <w:autoSpaceDN/>
      <w:adjustRightInd/>
      <w:spacing w:before="100" w:beforeAutospacing="1" w:after="100" w:afterAutospacing="1"/>
    </w:pPr>
  </w:style>
  <w:style w:type="paragraph" w:customStyle="1" w:styleId="TableParagraph">
    <w:name w:val="Table Paragraph"/>
    <w:basedOn w:val="Normal"/>
    <w:uiPriority w:val="99"/>
    <w:rsid w:val="008D5743"/>
    <w:pPr>
      <w:adjustRightInd/>
    </w:pPr>
    <w:rPr>
      <w:sz w:val="22"/>
      <w:szCs w:val="22"/>
      <w:lang w:eastAsia="en-US"/>
    </w:rPr>
  </w:style>
  <w:style w:type="character" w:styleId="Emphasis">
    <w:name w:val="Emphasis"/>
    <w:basedOn w:val="DefaultParagraphFont"/>
    <w:uiPriority w:val="99"/>
    <w:qFormat/>
    <w:rsid w:val="008D5743"/>
    <w:rPr>
      <w:rFonts w:cs="Times New Roman"/>
      <w:i/>
      <w:iCs/>
    </w:rPr>
  </w:style>
  <w:style w:type="paragraph" w:styleId="HTMLPreformatted">
    <w:name w:val="HTML Preformatted"/>
    <w:basedOn w:val="Normal"/>
    <w:link w:val="HTMLPreformattedChar"/>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137</TotalTime>
  <Pages>35</Pages>
  <Words>12582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Вера Филипповна</cp:lastModifiedBy>
  <cp:revision>3</cp:revision>
  <dcterms:created xsi:type="dcterms:W3CDTF">2021-04-25T12:47:00Z</dcterms:created>
  <dcterms:modified xsi:type="dcterms:W3CDTF">2021-12-28T11:13:00Z</dcterms:modified>
</cp:coreProperties>
</file>